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3099FA" w14:textId="3311ABED" w:rsidR="0025748F" w:rsidRPr="0025748F" w:rsidRDefault="00BF6740" w:rsidP="0025748F">
      <w:pPr>
        <w:keepNext/>
        <w:keepLines/>
        <w:spacing w:before="40" w:line="259" w:lineRule="auto"/>
        <w:ind w:left="720" w:hanging="720"/>
        <w:outlineLvl w:val="2"/>
        <w:rPr>
          <w:rFonts w:ascii="Open Sans SemiBold" w:eastAsia="Times New Roman" w:hAnsi="Open Sans SemiBold" w:cs="Open Sans SemiBold"/>
          <w:b/>
          <w:bCs/>
          <w:sz w:val="24"/>
          <w:szCs w:val="24"/>
        </w:rPr>
      </w:pPr>
      <w:bookmarkStart w:id="0" w:name="_Ref55382699"/>
      <w:r>
        <w:rPr>
          <w:rFonts w:ascii="Open Sans SemiBold" w:eastAsia="Times New Roman" w:hAnsi="Open Sans SemiBold" w:cs="Open Sans SemiBold"/>
          <w:sz w:val="24"/>
          <w:szCs w:val="24"/>
        </w:rPr>
        <w:t xml:space="preserve">Bilag 11 - </w:t>
      </w:r>
      <w:r w:rsidR="003538E2" w:rsidRPr="0025748F">
        <w:rPr>
          <w:rFonts w:ascii="Open Sans SemiBold" w:eastAsia="Times New Roman" w:hAnsi="Open Sans SemiBold" w:cs="Open Sans SemiBold"/>
          <w:sz w:val="24"/>
          <w:szCs w:val="24"/>
        </w:rPr>
        <w:t>Databehandleravtale – Generell avtaletekst</w:t>
      </w:r>
      <w:bookmarkEnd w:id="0"/>
    </w:p>
    <w:p w14:paraId="72C53EAF" w14:textId="450021ED" w:rsidR="00331485" w:rsidRPr="00331485" w:rsidRDefault="00331485" w:rsidP="00331485">
      <w:pPr>
        <w:spacing w:line="240" w:lineRule="auto"/>
        <w:rPr>
          <w:rFonts w:eastAsia="MS Mincho"/>
          <w:b/>
          <w:bCs/>
          <w:noProof/>
          <w:color w:val="0070C0"/>
          <w:szCs w:val="22"/>
          <w:lang w:eastAsia="ja-JP"/>
        </w:rPr>
      </w:pPr>
      <w:r w:rsidRPr="00331485">
        <w:rPr>
          <w:rFonts w:eastAsia="MS Mincho"/>
          <w:b/>
          <w:bCs/>
          <w:noProof/>
          <w:color w:val="0070C0"/>
          <w:szCs w:val="22"/>
          <w:lang w:eastAsia="ja-JP"/>
        </w:rPr>
        <w:t>Leverandørens besvarelse:</w:t>
      </w:r>
    </w:p>
    <w:p w14:paraId="6C19264B" w14:textId="0B5FBC3E" w:rsidR="00331485" w:rsidRPr="00331485" w:rsidRDefault="00331485" w:rsidP="00331485">
      <w:pPr>
        <w:spacing w:line="240" w:lineRule="auto"/>
        <w:rPr>
          <w:rFonts w:eastAsia="MS Mincho"/>
          <w:noProof/>
          <w:color w:val="0070C0"/>
          <w:szCs w:val="22"/>
          <w:lang w:eastAsia="ja-JP"/>
        </w:rPr>
      </w:pPr>
      <w:r w:rsidRPr="00331485">
        <w:rPr>
          <w:rFonts w:eastAsia="MS Mincho"/>
          <w:noProof/>
          <w:color w:val="0070C0"/>
          <w:szCs w:val="22"/>
          <w:lang w:eastAsia="ja-JP"/>
        </w:rPr>
        <w:t xml:space="preserve">Leverandøren trenger ikke å fylle ut malen for databehandleravtale som en del av sitt tilbud. Leverandøren som tildeles kontrakt i konkurransen skal fylle ut/komplettere malen for databehandleravtale før kontraktsignering (se tekst i </w:t>
      </w:r>
      <w:r w:rsidRPr="00331485">
        <w:rPr>
          <w:rFonts w:eastAsia="MS Mincho"/>
          <w:noProof/>
          <w:color w:val="D74E4E" w:themeColor="accent1"/>
          <w:szCs w:val="22"/>
          <w:lang w:eastAsia="ja-JP"/>
        </w:rPr>
        <w:t>rødt</w:t>
      </w:r>
      <w:r w:rsidRPr="00331485">
        <w:rPr>
          <w:rFonts w:eastAsia="MS Mincho"/>
          <w:noProof/>
          <w:color w:val="0070C0"/>
          <w:szCs w:val="22"/>
          <w:lang w:eastAsia="ja-JP"/>
        </w:rPr>
        <w:t>).</w:t>
      </w:r>
    </w:p>
    <w:p w14:paraId="4B2F2E89" w14:textId="77777777" w:rsidR="00331485" w:rsidRPr="00331485" w:rsidRDefault="00331485" w:rsidP="0025748F">
      <w:pPr>
        <w:spacing w:after="0" w:line="259" w:lineRule="auto"/>
        <w:rPr>
          <w:rFonts w:eastAsia="Calibri"/>
        </w:rPr>
      </w:pPr>
    </w:p>
    <w:p w14:paraId="60A3D37A" w14:textId="77777777" w:rsidR="0025748F" w:rsidRPr="00331485" w:rsidRDefault="0025748F" w:rsidP="0025748F">
      <w:pPr>
        <w:spacing w:after="0" w:line="259" w:lineRule="auto"/>
        <w:rPr>
          <w:rFonts w:eastAsia="Calibri"/>
        </w:rPr>
        <w:sectPr w:rsidR="0025748F" w:rsidRPr="00331485" w:rsidSect="0025748F">
          <w:headerReference w:type="default" r:id="rId11"/>
          <w:footerReference w:type="default" r:id="rId12"/>
          <w:pgSz w:w="11907" w:h="16840" w:code="9"/>
          <w:pgMar w:top="1701" w:right="1247" w:bottom="1418" w:left="1247" w:header="851" w:footer="397" w:gutter="0"/>
          <w:paperSrc w:first="257" w:other="258"/>
          <w:cols w:space="708"/>
          <w:docGrid w:linePitch="326"/>
        </w:sectPr>
      </w:pPr>
    </w:p>
    <w:p w14:paraId="07F4E962" w14:textId="77777777" w:rsidR="0025748F" w:rsidRPr="0025748F" w:rsidRDefault="003538E2" w:rsidP="0025748F">
      <w:pPr>
        <w:spacing w:after="0" w:line="259" w:lineRule="auto"/>
        <w:rPr>
          <w:rFonts w:eastAsia="Calibri"/>
          <w:b/>
          <w:sz w:val="17"/>
          <w:szCs w:val="17"/>
        </w:rPr>
      </w:pPr>
      <w:r w:rsidRPr="0025748F">
        <w:rPr>
          <w:rFonts w:eastAsia="Calibri"/>
          <w:b/>
          <w:sz w:val="17"/>
          <w:szCs w:val="17"/>
        </w:rPr>
        <w:t>1. DEFINISJONER</w:t>
      </w:r>
    </w:p>
    <w:p w14:paraId="59AA03F4" w14:textId="77777777" w:rsidR="0025748F" w:rsidRPr="0025748F" w:rsidRDefault="003538E2" w:rsidP="0025748F">
      <w:pPr>
        <w:spacing w:after="0" w:line="259" w:lineRule="auto"/>
        <w:rPr>
          <w:rFonts w:eastAsia="Calibri"/>
          <w:sz w:val="17"/>
          <w:szCs w:val="17"/>
        </w:rPr>
      </w:pPr>
      <w:r w:rsidRPr="0025748F">
        <w:rPr>
          <w:rFonts w:eastAsia="Calibri"/>
          <w:b/>
          <w:bCs/>
          <w:sz w:val="17"/>
          <w:szCs w:val="17"/>
        </w:rPr>
        <w:br/>
        <w:t>Leverandøren:</w:t>
      </w:r>
      <w:r w:rsidRPr="0025748F">
        <w:rPr>
          <w:rFonts w:eastAsia="Calibri"/>
          <w:sz w:val="17"/>
          <w:szCs w:val="17"/>
        </w:rPr>
        <w:t xml:space="preserve"> Med Leverandøren menes den juridiske enheten som leverer ytelser til Kunden hvor Leverandøren på en eller annen måte behandler personopplysninger på vegne av Kunden. Leverandøren er avtalepart med Kunden i Hoved-avtalen.</w:t>
      </w:r>
    </w:p>
    <w:p w14:paraId="6A66A00C" w14:textId="77777777" w:rsidR="0025748F" w:rsidRPr="0025748F" w:rsidRDefault="0025748F" w:rsidP="0025748F">
      <w:pPr>
        <w:spacing w:after="0" w:line="259" w:lineRule="auto"/>
        <w:rPr>
          <w:rFonts w:eastAsia="Calibri"/>
          <w:sz w:val="17"/>
          <w:szCs w:val="17"/>
        </w:rPr>
      </w:pPr>
    </w:p>
    <w:p w14:paraId="7E16E896" w14:textId="77777777" w:rsidR="0025748F" w:rsidRPr="0025748F" w:rsidRDefault="003538E2" w:rsidP="0025748F">
      <w:pPr>
        <w:spacing w:after="0" w:line="259" w:lineRule="auto"/>
        <w:rPr>
          <w:rFonts w:eastAsia="Calibri"/>
          <w:sz w:val="17"/>
          <w:szCs w:val="17"/>
        </w:rPr>
      </w:pPr>
      <w:r w:rsidRPr="0025748F">
        <w:rPr>
          <w:rFonts w:eastAsia="Calibri"/>
          <w:b/>
          <w:bCs/>
          <w:sz w:val="17"/>
          <w:szCs w:val="17"/>
        </w:rPr>
        <w:t>Databehandler:</w:t>
      </w:r>
      <w:r w:rsidRPr="0025748F">
        <w:rPr>
          <w:rFonts w:eastAsia="Calibri"/>
          <w:sz w:val="17"/>
          <w:szCs w:val="17"/>
        </w:rPr>
        <w:t xml:space="preserve"> Leverandøren.</w:t>
      </w:r>
    </w:p>
    <w:p w14:paraId="4FE5C8D7" w14:textId="77777777" w:rsidR="0025748F" w:rsidRPr="0025748F" w:rsidRDefault="0025748F" w:rsidP="0025748F">
      <w:pPr>
        <w:spacing w:after="0" w:line="259" w:lineRule="auto"/>
        <w:rPr>
          <w:rFonts w:eastAsia="Calibri"/>
          <w:sz w:val="17"/>
          <w:szCs w:val="17"/>
        </w:rPr>
      </w:pPr>
    </w:p>
    <w:p w14:paraId="3D56ADCE" w14:textId="77777777" w:rsidR="0025748F" w:rsidRPr="0025748F" w:rsidRDefault="003538E2" w:rsidP="0025748F">
      <w:pPr>
        <w:spacing w:after="0" w:line="259" w:lineRule="auto"/>
        <w:rPr>
          <w:rFonts w:eastAsia="Calibri"/>
          <w:sz w:val="17"/>
          <w:szCs w:val="17"/>
        </w:rPr>
      </w:pPr>
      <w:r w:rsidRPr="0025748F">
        <w:rPr>
          <w:rFonts w:eastAsia="Calibri"/>
          <w:b/>
          <w:bCs/>
          <w:sz w:val="17"/>
          <w:szCs w:val="17"/>
        </w:rPr>
        <w:t>Kunden:</w:t>
      </w:r>
      <w:r w:rsidRPr="0025748F">
        <w:rPr>
          <w:rFonts w:eastAsia="Calibri"/>
          <w:sz w:val="17"/>
          <w:szCs w:val="17"/>
        </w:rPr>
        <w:t xml:space="preserve"> Med Kunden menes den juridiske enheten som kjøper ytelser fra Leverandøren hvor Leverandøren på en eller annen måte behandler personopplysninger på vegne av Kunden. Kunden er avtalepart med Leverandøren i Hovedavtalen.</w:t>
      </w:r>
    </w:p>
    <w:p w14:paraId="41569F89" w14:textId="77777777" w:rsidR="0025748F" w:rsidRPr="0025748F" w:rsidRDefault="0025748F" w:rsidP="0025748F">
      <w:pPr>
        <w:spacing w:after="0" w:line="259" w:lineRule="auto"/>
        <w:rPr>
          <w:rFonts w:eastAsia="Calibri"/>
          <w:sz w:val="17"/>
          <w:szCs w:val="17"/>
        </w:rPr>
      </w:pPr>
    </w:p>
    <w:p w14:paraId="33333398" w14:textId="77777777" w:rsidR="0025748F" w:rsidRPr="0025748F" w:rsidRDefault="003538E2" w:rsidP="0025748F">
      <w:pPr>
        <w:spacing w:after="0" w:line="259" w:lineRule="auto"/>
        <w:rPr>
          <w:rFonts w:eastAsia="Calibri"/>
          <w:sz w:val="17"/>
          <w:szCs w:val="17"/>
        </w:rPr>
      </w:pPr>
      <w:r w:rsidRPr="0025748F">
        <w:rPr>
          <w:rFonts w:eastAsia="Calibri"/>
          <w:b/>
          <w:bCs/>
          <w:sz w:val="17"/>
          <w:szCs w:val="17"/>
        </w:rPr>
        <w:t>Behandlingsansvarlig:</w:t>
      </w:r>
      <w:r w:rsidRPr="0025748F">
        <w:rPr>
          <w:rFonts w:eastAsia="Calibri"/>
          <w:sz w:val="17"/>
          <w:szCs w:val="17"/>
        </w:rPr>
        <w:t xml:space="preserve"> Kunden (det selskap som mottar ytelser fra Leverandøren som omfatter behandling av personopplysninger).</w:t>
      </w:r>
    </w:p>
    <w:p w14:paraId="4E4F2C7A" w14:textId="77777777" w:rsidR="0025748F" w:rsidRPr="0025748F" w:rsidRDefault="0025748F" w:rsidP="0025748F">
      <w:pPr>
        <w:spacing w:after="0" w:line="259" w:lineRule="auto"/>
        <w:rPr>
          <w:rFonts w:eastAsia="Calibri"/>
          <w:sz w:val="17"/>
          <w:szCs w:val="17"/>
        </w:rPr>
      </w:pPr>
    </w:p>
    <w:p w14:paraId="4E6A317E" w14:textId="77777777" w:rsidR="0025748F" w:rsidRPr="0025748F" w:rsidRDefault="003538E2" w:rsidP="0025748F">
      <w:pPr>
        <w:spacing w:after="0" w:line="259" w:lineRule="auto"/>
        <w:rPr>
          <w:rFonts w:eastAsia="Calibri"/>
          <w:sz w:val="17"/>
          <w:szCs w:val="17"/>
        </w:rPr>
      </w:pPr>
      <w:r w:rsidRPr="0025748F">
        <w:rPr>
          <w:rFonts w:eastAsia="Calibri"/>
          <w:b/>
          <w:bCs/>
          <w:sz w:val="17"/>
          <w:szCs w:val="17"/>
        </w:rPr>
        <w:t>Part:</w:t>
      </w:r>
      <w:r w:rsidRPr="0025748F">
        <w:rPr>
          <w:rFonts w:eastAsia="Calibri"/>
          <w:sz w:val="17"/>
          <w:szCs w:val="17"/>
        </w:rPr>
        <w:t xml:space="preserve"> Kunden eller Leverandøren.</w:t>
      </w:r>
    </w:p>
    <w:p w14:paraId="5AF97B33" w14:textId="77777777" w:rsidR="0025748F" w:rsidRPr="0025748F" w:rsidRDefault="0025748F" w:rsidP="0025748F">
      <w:pPr>
        <w:spacing w:after="0" w:line="259" w:lineRule="auto"/>
        <w:rPr>
          <w:rFonts w:eastAsia="Calibri"/>
          <w:sz w:val="17"/>
          <w:szCs w:val="17"/>
        </w:rPr>
      </w:pPr>
    </w:p>
    <w:p w14:paraId="2FF837DC" w14:textId="77777777" w:rsidR="0025748F" w:rsidRPr="0025748F" w:rsidRDefault="003538E2" w:rsidP="0025748F">
      <w:pPr>
        <w:spacing w:after="0" w:line="259" w:lineRule="auto"/>
        <w:rPr>
          <w:rFonts w:eastAsia="Calibri"/>
          <w:sz w:val="17"/>
          <w:szCs w:val="17"/>
        </w:rPr>
      </w:pPr>
      <w:r w:rsidRPr="0025748F">
        <w:rPr>
          <w:rFonts w:eastAsia="Calibri"/>
          <w:b/>
          <w:bCs/>
          <w:sz w:val="17"/>
          <w:szCs w:val="17"/>
        </w:rPr>
        <w:t>Partene:</w:t>
      </w:r>
      <w:r w:rsidRPr="0025748F">
        <w:rPr>
          <w:rFonts w:eastAsia="Calibri"/>
          <w:sz w:val="17"/>
          <w:szCs w:val="17"/>
        </w:rPr>
        <w:t xml:space="preserve"> Kunden og Leverandøren. Nærmere informasjon om Partene fremgår av Vedlegg 1 pkt. 1. </w:t>
      </w:r>
    </w:p>
    <w:p w14:paraId="6083AEB7" w14:textId="77777777" w:rsidR="0025748F" w:rsidRPr="0025748F" w:rsidRDefault="0025748F" w:rsidP="0025748F">
      <w:pPr>
        <w:spacing w:after="0" w:line="259" w:lineRule="auto"/>
        <w:rPr>
          <w:rFonts w:eastAsia="Calibri"/>
          <w:sz w:val="17"/>
          <w:szCs w:val="17"/>
        </w:rPr>
      </w:pPr>
    </w:p>
    <w:p w14:paraId="36D27A5F" w14:textId="77777777" w:rsidR="0025748F" w:rsidRPr="0025748F" w:rsidRDefault="003538E2" w:rsidP="0025748F">
      <w:pPr>
        <w:spacing w:after="0" w:line="259" w:lineRule="auto"/>
        <w:rPr>
          <w:rFonts w:eastAsia="Calibri"/>
          <w:sz w:val="17"/>
          <w:szCs w:val="17"/>
        </w:rPr>
      </w:pPr>
      <w:r w:rsidRPr="0025748F">
        <w:rPr>
          <w:rFonts w:eastAsia="Calibri"/>
          <w:b/>
          <w:bCs/>
          <w:sz w:val="17"/>
          <w:szCs w:val="17"/>
        </w:rPr>
        <w:t>Hovedavtalen:</w:t>
      </w:r>
      <w:r w:rsidRPr="0025748F">
        <w:rPr>
          <w:rFonts w:eastAsia="Calibri"/>
          <w:sz w:val="17"/>
          <w:szCs w:val="17"/>
        </w:rPr>
        <w:t xml:space="preserve"> Gjeldende avtale mellom Kunden og Leverandøren som angir hva Leverandøren skal levere til Kunden og kommersielle betingelser. Denne Databehandleravtalen regnes som et vedlegg til Hovedavtalen og medfører ingen endringer av de kommersielle betingelsene som følger av Hoved-avtalen.  </w:t>
      </w:r>
    </w:p>
    <w:p w14:paraId="43AD6AD3" w14:textId="77777777" w:rsidR="0025748F" w:rsidRPr="0025748F" w:rsidRDefault="0025748F" w:rsidP="0025748F">
      <w:pPr>
        <w:spacing w:after="0" w:line="259" w:lineRule="auto"/>
        <w:rPr>
          <w:rFonts w:eastAsia="Calibri"/>
          <w:sz w:val="17"/>
          <w:szCs w:val="17"/>
        </w:rPr>
      </w:pPr>
    </w:p>
    <w:p w14:paraId="6EE7F219" w14:textId="77777777" w:rsidR="0025748F" w:rsidRPr="0025748F" w:rsidRDefault="003538E2" w:rsidP="0025748F">
      <w:pPr>
        <w:spacing w:after="0" w:line="259" w:lineRule="auto"/>
        <w:rPr>
          <w:rFonts w:eastAsia="Calibri"/>
          <w:sz w:val="17"/>
          <w:szCs w:val="17"/>
        </w:rPr>
      </w:pPr>
      <w:r w:rsidRPr="0025748F">
        <w:rPr>
          <w:rFonts w:eastAsia="Calibri"/>
          <w:b/>
          <w:bCs/>
          <w:sz w:val="17"/>
          <w:szCs w:val="17"/>
        </w:rPr>
        <w:t>Databehandleravtalen:</w:t>
      </w:r>
      <w:r w:rsidRPr="0025748F">
        <w:rPr>
          <w:rFonts w:eastAsia="Calibri"/>
          <w:sz w:val="17"/>
          <w:szCs w:val="17"/>
        </w:rPr>
        <w:t xml:space="preserve"> Disse vilkårene med bilag og eventuelle endringer og oppdateringer som er skriftlig avtalt mellom Partene (elektronisk likestilles med skriftlig). Bestemmelsene i denne Databehandler-avtalen har forrang i forhold til eventuelle tilsvarende bestemmelser i andre avtaler mellom Partene Databehandleravtalen er utarbeidet i henhold til personopplysningsloven, veileder fra Datatilsynet og GDPR. Databehandleravtalen gjelder mellom Kunden som behandlingsansvarlig og Leverandøren som databehandler i personopplysningslovens forstand. </w:t>
      </w:r>
      <w:r w:rsidRPr="0025748F">
        <w:rPr>
          <w:rFonts w:eastAsia="Calibri"/>
          <w:sz w:val="17"/>
          <w:szCs w:val="17"/>
        </w:rPr>
        <w:t>Databehandler-avtalen skal være skriftlig, herunder elektronisk.</w:t>
      </w:r>
    </w:p>
    <w:p w14:paraId="533F93EE" w14:textId="77777777" w:rsidR="0025748F" w:rsidRPr="0025748F" w:rsidRDefault="0025748F" w:rsidP="0025748F">
      <w:pPr>
        <w:spacing w:after="0" w:line="259" w:lineRule="auto"/>
        <w:rPr>
          <w:rFonts w:eastAsia="Calibri"/>
          <w:sz w:val="17"/>
          <w:szCs w:val="17"/>
        </w:rPr>
      </w:pPr>
    </w:p>
    <w:p w14:paraId="491AEC33" w14:textId="77777777" w:rsidR="0025748F" w:rsidRPr="0025748F" w:rsidRDefault="003538E2" w:rsidP="0025748F">
      <w:pPr>
        <w:spacing w:after="0" w:line="259" w:lineRule="auto"/>
        <w:rPr>
          <w:rFonts w:eastAsia="Calibri"/>
          <w:sz w:val="17"/>
          <w:szCs w:val="17"/>
        </w:rPr>
      </w:pPr>
      <w:r w:rsidRPr="0025748F">
        <w:rPr>
          <w:rFonts w:eastAsia="Calibri"/>
          <w:b/>
          <w:sz w:val="17"/>
          <w:szCs w:val="17"/>
        </w:rPr>
        <w:t>GDPR:</w:t>
      </w:r>
      <w:r w:rsidRPr="0025748F">
        <w:rPr>
          <w:rFonts w:eastAsia="Calibri"/>
          <w:sz w:val="17"/>
          <w:szCs w:val="17"/>
        </w:rPr>
        <w:t xml:space="preserve"> EUs generelle personvernforordning General Data Protection Regulations (Europaparlaments- og Rådsforordning (EU) 2016/679 av 27. april 2016 om vern av fysiske personer i forbindelse med behandling av personopplysninger og om fri utveksling av slike opplysninger samt om oppheving av direktiv 95/46/EF) som gjelder som norsk lov fra 20. juli 2018.</w:t>
      </w:r>
    </w:p>
    <w:p w14:paraId="28E43918" w14:textId="77777777" w:rsidR="0025748F" w:rsidRPr="0025748F" w:rsidRDefault="0025748F" w:rsidP="0025748F">
      <w:pPr>
        <w:spacing w:after="0" w:line="259" w:lineRule="auto"/>
        <w:rPr>
          <w:rFonts w:eastAsia="Calibri"/>
          <w:sz w:val="17"/>
          <w:szCs w:val="17"/>
        </w:rPr>
      </w:pPr>
    </w:p>
    <w:p w14:paraId="566F1C05" w14:textId="77777777" w:rsidR="0025748F" w:rsidRPr="0025748F" w:rsidRDefault="003538E2" w:rsidP="0025748F">
      <w:pPr>
        <w:spacing w:after="0" w:line="259" w:lineRule="auto"/>
        <w:rPr>
          <w:rFonts w:eastAsia="Calibri"/>
          <w:b/>
          <w:sz w:val="17"/>
          <w:szCs w:val="17"/>
        </w:rPr>
      </w:pPr>
      <w:r w:rsidRPr="0025748F">
        <w:rPr>
          <w:rFonts w:eastAsia="Calibri"/>
          <w:b/>
          <w:sz w:val="17"/>
          <w:szCs w:val="17"/>
        </w:rPr>
        <w:t>2. DATABEHANDLERAVTALENS HENSIKT</w:t>
      </w:r>
    </w:p>
    <w:p w14:paraId="7F92BE89"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Databehandleravtalens hensikt er å regulere rettigheter og plikter etter gjeldende person-opplysningslov i Norge med tilhørende regelverk. Databehandleravtalens oppfyller minstekrav i person-opplysningsloven og GDPR. </w:t>
      </w:r>
    </w:p>
    <w:p w14:paraId="3BA47BFD" w14:textId="77777777" w:rsidR="0025748F" w:rsidRPr="0025748F" w:rsidRDefault="0025748F" w:rsidP="0025748F">
      <w:pPr>
        <w:spacing w:after="0" w:line="259" w:lineRule="auto"/>
        <w:rPr>
          <w:rFonts w:eastAsia="Calibri"/>
          <w:sz w:val="17"/>
          <w:szCs w:val="17"/>
        </w:rPr>
      </w:pPr>
    </w:p>
    <w:p w14:paraId="30357A3E" w14:textId="77777777" w:rsidR="0025748F" w:rsidRPr="0025748F" w:rsidRDefault="003538E2" w:rsidP="0025748F">
      <w:pPr>
        <w:spacing w:after="0" w:line="259" w:lineRule="auto"/>
        <w:rPr>
          <w:rFonts w:eastAsia="Calibri"/>
          <w:sz w:val="17"/>
          <w:szCs w:val="17"/>
        </w:rPr>
      </w:pPr>
      <w:r w:rsidRPr="0025748F">
        <w:rPr>
          <w:rFonts w:eastAsia="Calibri"/>
          <w:sz w:val="17"/>
          <w:szCs w:val="17"/>
        </w:rPr>
        <w:t>Databehandleravtalen skal sikre at personopplysninger om de registrerte ikke brukes urettmessig eller kommer uberettigede i hende. Databehandleravtalen regulerer Databehandlers bruk av personopplysninger på vegne av den Behandlingsansvarlige, herunder innsamling, registrering, sammenstilling, lagring, utlevering eller kombinasjoner av disse.</w:t>
      </w:r>
    </w:p>
    <w:p w14:paraId="0E9F747E" w14:textId="77777777" w:rsidR="0025748F" w:rsidRPr="0025748F" w:rsidRDefault="0025748F" w:rsidP="0025748F">
      <w:pPr>
        <w:spacing w:after="0" w:line="259" w:lineRule="auto"/>
        <w:rPr>
          <w:rFonts w:eastAsia="Calibri"/>
          <w:sz w:val="17"/>
          <w:szCs w:val="17"/>
        </w:rPr>
      </w:pPr>
    </w:p>
    <w:p w14:paraId="1644C2B1" w14:textId="77777777" w:rsidR="0025748F" w:rsidRPr="0025748F" w:rsidRDefault="003538E2" w:rsidP="0025748F">
      <w:pPr>
        <w:spacing w:after="0" w:line="259" w:lineRule="auto"/>
        <w:rPr>
          <w:rFonts w:eastAsia="Calibri"/>
          <w:b/>
          <w:sz w:val="17"/>
          <w:szCs w:val="17"/>
        </w:rPr>
      </w:pPr>
      <w:r w:rsidRPr="0025748F">
        <w:rPr>
          <w:rFonts w:eastAsia="Calibri"/>
          <w:b/>
          <w:sz w:val="17"/>
          <w:szCs w:val="17"/>
        </w:rPr>
        <w:t>3. DATABEHANDLERAVTALENS FORMÅL</w:t>
      </w:r>
    </w:p>
    <w:p w14:paraId="66EDCDA0"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Formålet med Databehandleravtalen er å presisere at Leverandøren som Kundens databehandler også kan behandle personopplysninger innenfor det som er avtalt med Kunden, herunder foreta de behandlinger som følger av Hovedavtalen, for å foreta de behandlinger som Kunden ber Leverandøren bistå Kunden med eller for å fullføre Leverandørens avtaleforhold med Kunden slik det er til enhver tid. Partene er enige om at nye formål/behandlinger må </w:t>
      </w:r>
      <w:r w:rsidRPr="0025748F">
        <w:rPr>
          <w:rFonts w:eastAsia="Calibri"/>
          <w:b/>
          <w:sz w:val="17"/>
          <w:szCs w:val="17"/>
        </w:rPr>
        <w:t>dokumenteres</w:t>
      </w:r>
      <w:r w:rsidRPr="0025748F">
        <w:rPr>
          <w:rFonts w:eastAsia="Calibri"/>
          <w:sz w:val="17"/>
          <w:szCs w:val="17"/>
        </w:rPr>
        <w:t xml:space="preserve"> (skriftlig på en eller annen måte – elektronisk aksepteres som skriftlig). </w:t>
      </w:r>
    </w:p>
    <w:p w14:paraId="4BF65E59" w14:textId="77777777" w:rsidR="0025748F" w:rsidRPr="0025748F" w:rsidRDefault="0025748F" w:rsidP="0025748F">
      <w:pPr>
        <w:spacing w:after="0" w:line="259" w:lineRule="auto"/>
        <w:rPr>
          <w:rFonts w:eastAsia="Calibri"/>
          <w:sz w:val="17"/>
          <w:szCs w:val="17"/>
        </w:rPr>
      </w:pPr>
    </w:p>
    <w:p w14:paraId="458E5366"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Databehandleren og enhver person som handler for Databehandleren som har tilgang til person-opplysninger, skal behandle nevnte opplysninger bare på dokumenterte </w:t>
      </w:r>
      <w:r w:rsidRPr="0025748F">
        <w:rPr>
          <w:rFonts w:eastAsia="Calibri"/>
          <w:b/>
          <w:sz w:val="17"/>
          <w:szCs w:val="17"/>
        </w:rPr>
        <w:t>instrukser</w:t>
      </w:r>
      <w:r w:rsidRPr="0025748F">
        <w:rPr>
          <w:rFonts w:eastAsia="Calibri"/>
          <w:sz w:val="17"/>
          <w:szCs w:val="17"/>
        </w:rPr>
        <w:t xml:space="preserve"> fra Behandlingsansvarlig. Partene er enige i at det som angis i denne Databehandleravtalen, skal anses som slike instrukser fra Behandlingsansvarlig.</w:t>
      </w:r>
    </w:p>
    <w:p w14:paraId="00224C72" w14:textId="77777777" w:rsidR="0025748F" w:rsidRPr="0025748F" w:rsidRDefault="0025748F" w:rsidP="0025748F">
      <w:pPr>
        <w:spacing w:after="0" w:line="259" w:lineRule="auto"/>
        <w:rPr>
          <w:rFonts w:eastAsia="Calibri"/>
          <w:sz w:val="17"/>
          <w:szCs w:val="17"/>
        </w:rPr>
      </w:pPr>
    </w:p>
    <w:p w14:paraId="3EDB6377"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Hvilke </w:t>
      </w:r>
      <w:r w:rsidRPr="0025748F">
        <w:rPr>
          <w:rFonts w:eastAsia="Calibri"/>
          <w:b/>
          <w:sz w:val="17"/>
          <w:szCs w:val="17"/>
        </w:rPr>
        <w:t>personopplysninger</w:t>
      </w:r>
      <w:r w:rsidRPr="0025748F">
        <w:rPr>
          <w:rFonts w:eastAsia="Calibri"/>
          <w:sz w:val="17"/>
          <w:szCs w:val="17"/>
        </w:rPr>
        <w:t xml:space="preserve"> som skal behandles: Alle personopplysninger som Leverandøren gis tilgang til av Kunden eller på annen måte behandler gjennom avtaleforholdet med Kunden. Hvilke person-opplysninger som behandles i henhold til denne Databehandleravtalen, er nærmere spesifisert i Vedlegg 1. </w:t>
      </w:r>
    </w:p>
    <w:p w14:paraId="0183B2F6" w14:textId="77777777" w:rsidR="0025748F" w:rsidRPr="0025748F" w:rsidRDefault="0025748F" w:rsidP="0025748F">
      <w:pPr>
        <w:spacing w:after="0" w:line="259" w:lineRule="auto"/>
        <w:rPr>
          <w:rFonts w:eastAsia="Calibri"/>
          <w:sz w:val="17"/>
          <w:szCs w:val="17"/>
        </w:rPr>
      </w:pPr>
    </w:p>
    <w:p w14:paraId="34754A5B"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Kategorier av </w:t>
      </w:r>
      <w:r w:rsidRPr="0025748F">
        <w:rPr>
          <w:rFonts w:eastAsia="Calibri"/>
          <w:b/>
          <w:bCs/>
          <w:sz w:val="17"/>
          <w:szCs w:val="17"/>
        </w:rPr>
        <w:t>registrerte</w:t>
      </w:r>
      <w:r w:rsidRPr="0025748F">
        <w:rPr>
          <w:rFonts w:eastAsia="Calibri"/>
          <w:sz w:val="17"/>
          <w:szCs w:val="17"/>
        </w:rPr>
        <w:t>: Kundens egne ansatte, Kundens innleide personer, Kundens eiere og ledelse, kontaktpersoner tilknyttet Kundens leverandører eller kunder, Kundens øvrige kontraktsparter som benytter løsningen fra Leverandøren etter Hovedavtalen samt andre sluttbrukere Kunden tilknytter Leverandørens tilbudte produkter eller tjenester. Kategorier av registrerte er nærmere beskrevet i Vedlegg 1 pkt. 3 til denne Databehandleravtalen.</w:t>
      </w:r>
    </w:p>
    <w:p w14:paraId="12B24760" w14:textId="77777777" w:rsidR="0025748F" w:rsidRPr="0025748F" w:rsidRDefault="0025748F" w:rsidP="0025748F">
      <w:pPr>
        <w:spacing w:after="0" w:line="259" w:lineRule="auto"/>
        <w:rPr>
          <w:rFonts w:eastAsia="Calibri"/>
          <w:sz w:val="17"/>
          <w:szCs w:val="17"/>
        </w:rPr>
      </w:pPr>
    </w:p>
    <w:p w14:paraId="5C68E356"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Hvilke </w:t>
      </w:r>
      <w:r w:rsidRPr="0025748F">
        <w:rPr>
          <w:rFonts w:eastAsia="Calibri"/>
          <w:b/>
          <w:sz w:val="17"/>
          <w:szCs w:val="17"/>
        </w:rPr>
        <w:t>behandlinger</w:t>
      </w:r>
      <w:r w:rsidRPr="0025748F">
        <w:rPr>
          <w:rFonts w:eastAsia="Calibri"/>
          <w:sz w:val="17"/>
          <w:szCs w:val="17"/>
        </w:rPr>
        <w:t xml:space="preserve"> som omfattes av Databehandler-avtalen: De behandlinger som er nødvendige for at Leverandøren kan oppfylle sine forpliktelser som Leverandør til Kunden og som databehandler etter gjeldende regelverk samt den behandling som følger av Hovedavtalen og det løpende avtaleforholdet mellom Partene. Databehandler skal også ha rett til å behandle personopplysningene i den grad slik behandling er nødvendig som følge av det løpende avtaleforholdet mellom Partene etter Hovedavtalen, herunder for å kunne gi råd til Behandlingsansvarlig vedrørende forhold som kan forbedre ytelsene som leveres etter Hovedavtalen. Behandlinger som omfattes av denne Databehandleravtalen, er nærmere beskrevet i Vedlegg 1 pkt. 3. </w:t>
      </w:r>
    </w:p>
    <w:p w14:paraId="3EE637F1" w14:textId="77777777" w:rsidR="0025748F" w:rsidRPr="0025748F" w:rsidRDefault="0025748F" w:rsidP="0025748F">
      <w:pPr>
        <w:spacing w:after="0" w:line="259" w:lineRule="auto"/>
        <w:rPr>
          <w:rFonts w:eastAsia="Calibri"/>
          <w:sz w:val="17"/>
          <w:szCs w:val="17"/>
        </w:rPr>
      </w:pPr>
    </w:p>
    <w:p w14:paraId="20FCE4AE"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Hva som er </w:t>
      </w:r>
      <w:r w:rsidRPr="0025748F">
        <w:rPr>
          <w:rFonts w:eastAsia="Calibri"/>
          <w:b/>
          <w:sz w:val="17"/>
          <w:szCs w:val="17"/>
        </w:rPr>
        <w:t>rammene</w:t>
      </w:r>
      <w:r w:rsidRPr="0025748F">
        <w:rPr>
          <w:rFonts w:eastAsia="Calibri"/>
          <w:sz w:val="17"/>
          <w:szCs w:val="17"/>
        </w:rPr>
        <w:t xml:space="preserve"> for Databehandlers håndtering av personopplysninger: Leverandøren kan håndtere personopplysninger i henhold til rammene gitt av Kunden i Hovedavtalen og i det løpende avtaleforhold mellom Partene til enhver tid og for å oppfylle Leverandørens ansvar som Databehandler etter gjeldende regelverk.</w:t>
      </w:r>
    </w:p>
    <w:p w14:paraId="20DDAFAB" w14:textId="77777777" w:rsidR="0025748F" w:rsidRPr="0025748F" w:rsidRDefault="0025748F" w:rsidP="0025748F">
      <w:pPr>
        <w:spacing w:after="0" w:line="259" w:lineRule="auto"/>
        <w:rPr>
          <w:rFonts w:eastAsia="Calibri"/>
          <w:sz w:val="17"/>
          <w:szCs w:val="17"/>
        </w:rPr>
      </w:pPr>
    </w:p>
    <w:p w14:paraId="73A8FF65" w14:textId="77777777" w:rsidR="0025748F" w:rsidRPr="0025748F" w:rsidRDefault="003538E2" w:rsidP="0025748F">
      <w:pPr>
        <w:spacing w:after="0" w:line="259" w:lineRule="auto"/>
        <w:rPr>
          <w:rFonts w:eastAsia="Calibri"/>
          <w:b/>
          <w:sz w:val="17"/>
          <w:szCs w:val="17"/>
        </w:rPr>
      </w:pPr>
      <w:r w:rsidRPr="0025748F">
        <w:rPr>
          <w:rFonts w:eastAsia="Calibri"/>
          <w:b/>
          <w:sz w:val="17"/>
          <w:szCs w:val="17"/>
        </w:rPr>
        <w:t xml:space="preserve">4. DATABEHANDLERS PLIKTER </w:t>
      </w:r>
    </w:p>
    <w:p w14:paraId="355AC273"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Databehandler skal følge de rutiner og instrukser for behandlingen som Behandlingsansvarlig til enhver tid har bestemt skal gjelde. Databehandleren plikter å gi Behandlingsansvarlig tilgang til sin sikkerhets-dokumentasjon, og bistå slik at Behandlingsansvarlig kan ivareta sitt eget ansvar etter lov og forskrift. </w:t>
      </w:r>
    </w:p>
    <w:p w14:paraId="75E279E2" w14:textId="77777777" w:rsidR="0025748F" w:rsidRPr="0025748F" w:rsidRDefault="0025748F" w:rsidP="0025748F">
      <w:pPr>
        <w:spacing w:after="0" w:line="259" w:lineRule="auto"/>
        <w:rPr>
          <w:rFonts w:eastAsia="Calibri"/>
          <w:sz w:val="17"/>
          <w:szCs w:val="17"/>
        </w:rPr>
      </w:pPr>
    </w:p>
    <w:p w14:paraId="0C6AD794"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Behandlingsansvarlig har, med mindre annet er avtalt eller følger av lov, rett til tilgang til og innsyn i person-opplysningene som behandles og systemene som </w:t>
      </w:r>
      <w:r w:rsidRPr="0025748F">
        <w:rPr>
          <w:rFonts w:eastAsia="Calibri"/>
          <w:sz w:val="17"/>
          <w:szCs w:val="17"/>
        </w:rPr>
        <w:t xml:space="preserve">benyttes til dette formål. Databehandleren plikter å gi nødvendig bistand til dette. </w:t>
      </w:r>
    </w:p>
    <w:p w14:paraId="79DD01A2" w14:textId="77777777" w:rsidR="0025748F" w:rsidRPr="0025748F" w:rsidRDefault="0025748F" w:rsidP="0025748F">
      <w:pPr>
        <w:spacing w:after="0" w:line="259" w:lineRule="auto"/>
        <w:rPr>
          <w:rFonts w:eastAsia="Calibri"/>
          <w:sz w:val="17"/>
          <w:szCs w:val="17"/>
        </w:rPr>
      </w:pPr>
    </w:p>
    <w:p w14:paraId="2E949EE3"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Databehandleren har taushetsplikt om dokumentasjon og personopplysninger som vedkommende får tilgang til iht. denne Databehandleravtalen. Denne bestemmelsen gjelder også etter Databehandler-avtalens opphør. Databehandleren skal sikre at personer som er autorisert til å behandle person-opplysningene, har forpliktet seg til å behandle opplysningene konfidensielt ved taushetserklæring i ansettelsesavtale eller annen avtale med Data-behandler dersom slik person ikke er underlagt en egnet lovfestet taushetsplikt. I tillegg skal kun personer som har saklig behov for tilgang til opplysningene gis tilgang. Listen over personer som har fått tilgang til personopplysningene skal gjennomgås løpende. På bakgrunn av denne gjennomgangen skal tilgangen til personopplysningene fjernes hvis tilgangen ikke lenger er nødvendig, og da skal personopplysningene ikke lenger gjøres tilgjengelig for disse personene. </w:t>
      </w:r>
    </w:p>
    <w:p w14:paraId="16A027D5" w14:textId="77777777" w:rsidR="0025748F" w:rsidRPr="0025748F" w:rsidRDefault="0025748F" w:rsidP="0025748F">
      <w:pPr>
        <w:spacing w:after="0" w:line="259" w:lineRule="auto"/>
        <w:rPr>
          <w:rFonts w:eastAsia="Calibri"/>
          <w:sz w:val="17"/>
          <w:szCs w:val="17"/>
        </w:rPr>
      </w:pPr>
    </w:p>
    <w:p w14:paraId="1924E728" w14:textId="77777777" w:rsidR="0025748F" w:rsidRPr="0025748F" w:rsidRDefault="003538E2" w:rsidP="0025748F">
      <w:pPr>
        <w:spacing w:after="0" w:line="259" w:lineRule="auto"/>
        <w:rPr>
          <w:rFonts w:eastAsia="Calibri"/>
          <w:sz w:val="17"/>
          <w:szCs w:val="17"/>
        </w:rPr>
      </w:pPr>
      <w:r w:rsidRPr="0025748F">
        <w:rPr>
          <w:rFonts w:eastAsia="Calibri"/>
          <w:sz w:val="17"/>
          <w:szCs w:val="17"/>
        </w:rPr>
        <w:t>Databehandler skal gjennomføre egnede tekniske og organisatoriske tiltak for å oppnå et sikkerhetsnivå som er egnet i forhold til risikoen med behandlingen av personopplysningene samt for å sikre at behandlingen oppfyller kravene i gjeldende personvernlovgivning, herunder kravene som følger av GDPR, og vern av den registrertes rettigheter.</w:t>
      </w:r>
    </w:p>
    <w:p w14:paraId="37C495AA" w14:textId="77777777" w:rsidR="0025748F" w:rsidRPr="0025748F" w:rsidRDefault="0025748F" w:rsidP="0025748F">
      <w:pPr>
        <w:spacing w:after="0" w:line="259" w:lineRule="auto"/>
        <w:rPr>
          <w:rFonts w:eastAsia="Calibri"/>
          <w:sz w:val="17"/>
          <w:szCs w:val="17"/>
        </w:rPr>
      </w:pPr>
    </w:p>
    <w:p w14:paraId="0BAE7413" w14:textId="77777777" w:rsidR="0025748F" w:rsidRPr="0025748F" w:rsidRDefault="003538E2" w:rsidP="0025748F">
      <w:pPr>
        <w:spacing w:after="0" w:line="259" w:lineRule="auto"/>
        <w:rPr>
          <w:rFonts w:eastAsia="Calibri"/>
          <w:sz w:val="17"/>
          <w:szCs w:val="17"/>
        </w:rPr>
      </w:pPr>
      <w:r w:rsidRPr="0025748F">
        <w:rPr>
          <w:rFonts w:eastAsia="Calibri"/>
          <w:sz w:val="17"/>
          <w:szCs w:val="17"/>
        </w:rPr>
        <w:t>Databehandler skal, idet det tas hensyn til behandlingens art og i den grad det er mulig, bistå ved hjelp av egnede tekniske og organisatoriske tiltak. Databehandler skal bistå Behandlingsansvarlig med å oppfylle Behandlingsansvarliges plikt til å svare på anmodninger som den registrerte inngir med henblikk på å utøve sine rettigheter som den registrerte etter GDPR kapittel III. Databehandler skal, hensyntatt behandlingens art og den informasjonen som er tilgjengelig for Databehandleren, bistå Behandlings-ansvarlig med å sikre overholdelse av forpliktelsene den Behandlingsansvarlig har etter GDPR artikkel 32-36.</w:t>
      </w:r>
    </w:p>
    <w:p w14:paraId="3EA7C429" w14:textId="77777777" w:rsidR="0025748F" w:rsidRPr="0025748F" w:rsidRDefault="0025748F" w:rsidP="0025748F">
      <w:pPr>
        <w:spacing w:after="0" w:line="259" w:lineRule="auto"/>
        <w:rPr>
          <w:rFonts w:eastAsia="Calibri"/>
          <w:sz w:val="17"/>
          <w:szCs w:val="17"/>
        </w:rPr>
      </w:pPr>
    </w:p>
    <w:p w14:paraId="451D28C5" w14:textId="77777777" w:rsidR="0025748F" w:rsidRPr="0025748F" w:rsidRDefault="003538E2" w:rsidP="0025748F">
      <w:pPr>
        <w:spacing w:after="0" w:line="259" w:lineRule="auto"/>
        <w:rPr>
          <w:rFonts w:eastAsia="Calibri"/>
          <w:sz w:val="17"/>
          <w:szCs w:val="17"/>
        </w:rPr>
      </w:pPr>
      <w:r w:rsidRPr="0025748F">
        <w:rPr>
          <w:rFonts w:eastAsia="Calibri"/>
          <w:sz w:val="17"/>
          <w:szCs w:val="17"/>
        </w:rPr>
        <w:t>Databehandleren skal omgående underrette Behandlingsansvarlige dersom Databehandleren mener at en instruks fra Behandlingsansvarlig er i strid med GDPR eller andre lovbestemmelser om vern av personopplysninger. Databehandler skal føre en protokoll over alle kategorier av behandlingsaktiviteter som er utført på vegne av Behandlingsansvarlig i henhold til GDPR art. 30 nr. 2.</w:t>
      </w:r>
    </w:p>
    <w:p w14:paraId="0AB1D92C" w14:textId="77777777" w:rsidR="0025748F" w:rsidRPr="0025748F" w:rsidRDefault="0025748F" w:rsidP="0025748F">
      <w:pPr>
        <w:spacing w:after="0" w:line="259" w:lineRule="auto"/>
        <w:rPr>
          <w:rFonts w:eastAsia="Calibri"/>
          <w:sz w:val="17"/>
          <w:szCs w:val="17"/>
        </w:rPr>
      </w:pPr>
    </w:p>
    <w:p w14:paraId="63E52B06" w14:textId="77777777" w:rsidR="0025748F" w:rsidRPr="0025748F" w:rsidRDefault="003538E2" w:rsidP="0025748F">
      <w:pPr>
        <w:spacing w:after="0" w:line="259" w:lineRule="auto"/>
        <w:rPr>
          <w:rFonts w:eastAsia="Calibri"/>
          <w:b/>
          <w:sz w:val="17"/>
          <w:szCs w:val="17"/>
        </w:rPr>
      </w:pPr>
      <w:r w:rsidRPr="0025748F">
        <w:rPr>
          <w:rFonts w:eastAsia="Calibri"/>
          <w:b/>
          <w:sz w:val="17"/>
          <w:szCs w:val="17"/>
        </w:rPr>
        <w:t>5. BRUK AV UNDERLEVERANDØR</w:t>
      </w:r>
    </w:p>
    <w:p w14:paraId="69B06E4D" w14:textId="77777777" w:rsidR="0025748F" w:rsidRPr="0025748F" w:rsidRDefault="003538E2" w:rsidP="0025748F">
      <w:pPr>
        <w:spacing w:after="0" w:line="259" w:lineRule="auto"/>
        <w:rPr>
          <w:rFonts w:eastAsia="Calibri"/>
          <w:sz w:val="17"/>
          <w:szCs w:val="17"/>
        </w:rPr>
      </w:pPr>
      <w:r w:rsidRPr="0025748F">
        <w:rPr>
          <w:rFonts w:eastAsia="Calibri"/>
          <w:sz w:val="17"/>
          <w:szCs w:val="17"/>
        </w:rPr>
        <w:lastRenderedPageBreak/>
        <w:t xml:space="preserve">Dersom Databehandler benytter seg av under-leverandører eller personer som ikke normalt er ansatt hos Databehandleren, skal dette avtales skriftlig med Behandlingsansvarlige før behandlingen av personopplysninger starter. </w:t>
      </w:r>
    </w:p>
    <w:p w14:paraId="30847A1B" w14:textId="77777777" w:rsidR="0025748F" w:rsidRPr="0025748F" w:rsidRDefault="0025748F" w:rsidP="0025748F">
      <w:pPr>
        <w:spacing w:after="0" w:line="259" w:lineRule="auto"/>
        <w:rPr>
          <w:rFonts w:eastAsia="Calibri"/>
          <w:sz w:val="17"/>
          <w:szCs w:val="17"/>
        </w:rPr>
      </w:pPr>
    </w:p>
    <w:p w14:paraId="654D3A7E" w14:textId="77777777" w:rsidR="0025748F" w:rsidRPr="0025748F" w:rsidRDefault="003538E2" w:rsidP="0025748F">
      <w:pPr>
        <w:spacing w:after="0" w:line="259" w:lineRule="auto"/>
        <w:rPr>
          <w:rFonts w:eastAsia="Calibri"/>
          <w:sz w:val="17"/>
          <w:szCs w:val="17"/>
        </w:rPr>
      </w:pPr>
      <w:r w:rsidRPr="0025748F">
        <w:rPr>
          <w:rFonts w:eastAsia="Calibri"/>
          <w:sz w:val="17"/>
          <w:szCs w:val="17"/>
        </w:rPr>
        <w:t>Leverandøren skal ikke engasjere en annen databehandler uten at det på forhånd er innhentet særlig eller generell skriftlig tillatelse til dette fra Kunden siden Kunden er behandlingsansvarlig for personopplysningene. Dersom det er innhentet en generell skriftlig tillatelse, skal Leverandøren under-rette Kunden om eventuelle planer om å benytte andre databehandlere eller skifte ut databehandlere, og dermed gi Kunden muligheten til å motsette seg slike endringer.</w:t>
      </w:r>
    </w:p>
    <w:p w14:paraId="5EC9E810" w14:textId="77777777" w:rsidR="0025748F" w:rsidRPr="0025748F" w:rsidRDefault="0025748F" w:rsidP="0025748F">
      <w:pPr>
        <w:spacing w:after="0" w:line="259" w:lineRule="auto"/>
        <w:rPr>
          <w:rFonts w:eastAsia="Calibri"/>
          <w:sz w:val="17"/>
          <w:szCs w:val="17"/>
        </w:rPr>
      </w:pPr>
    </w:p>
    <w:p w14:paraId="02D8840F" w14:textId="77777777" w:rsidR="0025748F" w:rsidRPr="0025748F" w:rsidRDefault="003538E2" w:rsidP="0025748F">
      <w:pPr>
        <w:spacing w:after="0" w:line="259" w:lineRule="auto"/>
        <w:rPr>
          <w:rFonts w:eastAsia="Calibri"/>
          <w:sz w:val="17"/>
          <w:szCs w:val="17"/>
        </w:rPr>
      </w:pPr>
      <w:r w:rsidRPr="0025748F">
        <w:rPr>
          <w:rFonts w:eastAsia="Calibri"/>
          <w:sz w:val="17"/>
          <w:szCs w:val="17"/>
        </w:rPr>
        <w:t>Samtlige som på vegne av Databehandleren utfører oppdrag der bruk av de aktuelle personopplysningene inngår, skal være kjent med Databehandlers avtale-messige og lovmessige forpliktelser og oppfylle vilkårene etter disse.</w:t>
      </w:r>
    </w:p>
    <w:p w14:paraId="474EE98C" w14:textId="77777777" w:rsidR="0025748F" w:rsidRPr="0025748F" w:rsidRDefault="0025748F" w:rsidP="0025748F">
      <w:pPr>
        <w:spacing w:after="0" w:line="259" w:lineRule="auto"/>
        <w:rPr>
          <w:rFonts w:eastAsia="Calibri"/>
          <w:sz w:val="17"/>
          <w:szCs w:val="17"/>
        </w:rPr>
      </w:pPr>
    </w:p>
    <w:p w14:paraId="39627F3F" w14:textId="77777777" w:rsidR="0025748F" w:rsidRPr="0025748F" w:rsidRDefault="003538E2" w:rsidP="0025748F">
      <w:pPr>
        <w:spacing w:after="0" w:line="259" w:lineRule="auto"/>
        <w:rPr>
          <w:rFonts w:eastAsia="Calibri"/>
          <w:sz w:val="17"/>
          <w:szCs w:val="17"/>
        </w:rPr>
      </w:pPr>
      <w:r w:rsidRPr="0025748F">
        <w:rPr>
          <w:rFonts w:eastAsia="Calibri"/>
          <w:sz w:val="17"/>
          <w:szCs w:val="17"/>
        </w:rPr>
        <w:t>Dersom Databehandler engasjerer en annen databehandler for å utføre spesifikke behandlings-aktiviteter på vegne av den Behandlingsansvarlige, skal nevnte andre databehandler pålegges de samme forpliktelsene med hensyn til vern av person-opplysninger som er fastsatt i denne Databehandler-avtalen. Dersom nevnte andre databehandler ikke oppfyller sine forpliktelser med hensyn til vern av personopplysninger, skal Databehandleren overfor den Behandlingsansvarlige ha fullt ansvar for at nevnte andre databehandler oppfyller sine forpliktelser.</w:t>
      </w:r>
    </w:p>
    <w:p w14:paraId="12B86723" w14:textId="77777777" w:rsidR="0025748F" w:rsidRPr="0025748F" w:rsidRDefault="0025748F" w:rsidP="0025748F">
      <w:pPr>
        <w:spacing w:after="0" w:line="259" w:lineRule="auto"/>
        <w:rPr>
          <w:rFonts w:eastAsia="Calibri"/>
          <w:color w:val="7030A0"/>
          <w:sz w:val="17"/>
          <w:szCs w:val="17"/>
        </w:rPr>
      </w:pPr>
    </w:p>
    <w:p w14:paraId="4759559F"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En oversikt over godkjente underleverandører fremgår av Vedlegg 1 pkt. 4 til denne Databehandleravtalen. Vedlegg 1 pkt. 4 skal oppdateres dersom det gjøres endringer i bruk av underleverandører. </w:t>
      </w:r>
    </w:p>
    <w:p w14:paraId="49369F89" w14:textId="77777777" w:rsidR="0025748F" w:rsidRPr="0025748F" w:rsidRDefault="0025748F" w:rsidP="0025748F">
      <w:pPr>
        <w:spacing w:after="0" w:line="259" w:lineRule="auto"/>
        <w:rPr>
          <w:rFonts w:eastAsia="Calibri"/>
          <w:sz w:val="17"/>
          <w:szCs w:val="17"/>
        </w:rPr>
      </w:pPr>
    </w:p>
    <w:p w14:paraId="4F931E64" w14:textId="77777777" w:rsidR="0025748F" w:rsidRPr="0025748F" w:rsidRDefault="003538E2" w:rsidP="0025748F">
      <w:pPr>
        <w:spacing w:after="0" w:line="259" w:lineRule="auto"/>
        <w:rPr>
          <w:rFonts w:eastAsia="Calibri"/>
          <w:b/>
          <w:sz w:val="17"/>
          <w:szCs w:val="17"/>
        </w:rPr>
      </w:pPr>
      <w:r w:rsidRPr="0025748F">
        <w:rPr>
          <w:rFonts w:eastAsia="Calibri"/>
          <w:b/>
          <w:sz w:val="17"/>
          <w:szCs w:val="17"/>
        </w:rPr>
        <w:t>6. BEHANDLINGSANSVARLIGES RETTIGHETER OG PLIKTER</w:t>
      </w:r>
    </w:p>
    <w:p w14:paraId="5A01B114"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Behandlingsansvarlig har rettigheter og plikter som gjeldende lov til enhver tid gir den behandlings-ansvarlige for behandling av personopplysninger. </w:t>
      </w:r>
    </w:p>
    <w:p w14:paraId="0DF32270" w14:textId="77777777" w:rsidR="0025748F" w:rsidRPr="0025748F" w:rsidRDefault="0025748F" w:rsidP="0025748F">
      <w:pPr>
        <w:spacing w:after="0" w:line="259" w:lineRule="auto"/>
        <w:rPr>
          <w:rFonts w:eastAsia="Calibri"/>
          <w:sz w:val="17"/>
          <w:szCs w:val="17"/>
        </w:rPr>
      </w:pPr>
    </w:p>
    <w:p w14:paraId="437CD1D1"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Behandlingsansvarlig har ansvaret for å sikre at behandlingen av personopplysninger skjer i overens-stemmelse med GDPR og personopplysningsloven. </w:t>
      </w:r>
    </w:p>
    <w:p w14:paraId="268A226F" w14:textId="77777777" w:rsidR="0025748F" w:rsidRPr="0025748F" w:rsidRDefault="0025748F" w:rsidP="0025748F">
      <w:pPr>
        <w:spacing w:after="0" w:line="259" w:lineRule="auto"/>
        <w:rPr>
          <w:rFonts w:eastAsia="Calibri"/>
          <w:sz w:val="17"/>
          <w:szCs w:val="17"/>
        </w:rPr>
      </w:pPr>
    </w:p>
    <w:p w14:paraId="1C57B832"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Behandlingsansvarlig har rett og plikt til å treffe beslutninger om formålene med og midlene for behandlingen av personopplysninger. </w:t>
      </w:r>
    </w:p>
    <w:p w14:paraId="6C420EA8" w14:textId="77777777" w:rsidR="0025748F" w:rsidRPr="0025748F" w:rsidRDefault="0025748F" w:rsidP="0025748F">
      <w:pPr>
        <w:spacing w:after="0" w:line="259" w:lineRule="auto"/>
        <w:rPr>
          <w:rFonts w:eastAsia="Calibri"/>
          <w:sz w:val="17"/>
          <w:szCs w:val="17"/>
        </w:rPr>
      </w:pPr>
    </w:p>
    <w:p w14:paraId="3D394196"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Behandlingsansvarlig har ansvaret for å sikre at det er behandlingsgrunnlag for behandlingen av person-opplysninger som databehandleren instrueres om å foreta. </w:t>
      </w:r>
    </w:p>
    <w:p w14:paraId="5895E963" w14:textId="77777777" w:rsidR="0025748F" w:rsidRPr="0025748F" w:rsidRDefault="0025748F" w:rsidP="0025748F">
      <w:pPr>
        <w:spacing w:after="0" w:line="259" w:lineRule="auto"/>
        <w:rPr>
          <w:rFonts w:eastAsia="Calibri"/>
          <w:sz w:val="17"/>
          <w:szCs w:val="17"/>
        </w:rPr>
      </w:pPr>
    </w:p>
    <w:p w14:paraId="0A276943" w14:textId="77777777" w:rsidR="0025748F" w:rsidRPr="0025748F" w:rsidRDefault="003538E2" w:rsidP="0025748F">
      <w:pPr>
        <w:spacing w:after="0" w:line="259" w:lineRule="auto"/>
        <w:rPr>
          <w:rFonts w:eastAsia="Calibri"/>
          <w:sz w:val="17"/>
          <w:szCs w:val="17"/>
        </w:rPr>
      </w:pPr>
      <w:r w:rsidRPr="0025748F">
        <w:rPr>
          <w:rFonts w:eastAsia="Calibri"/>
          <w:sz w:val="17"/>
          <w:szCs w:val="17"/>
        </w:rPr>
        <w:t>Ved brudd på denne Databehandleravtalen eller personopplysningsloven kan Behandlingsansvarlig pålegge Databehandler å stoppe den videre behandlingen av opplysningene med øyeblikkelig virkning.</w:t>
      </w:r>
    </w:p>
    <w:p w14:paraId="24FDF134" w14:textId="77777777" w:rsidR="0025748F" w:rsidRPr="0025748F" w:rsidRDefault="0025748F" w:rsidP="0025748F">
      <w:pPr>
        <w:spacing w:after="0" w:line="259" w:lineRule="auto"/>
        <w:rPr>
          <w:rFonts w:eastAsia="Calibri"/>
          <w:sz w:val="17"/>
          <w:szCs w:val="17"/>
        </w:rPr>
      </w:pPr>
    </w:p>
    <w:p w14:paraId="3D1B24C4" w14:textId="77777777" w:rsidR="0025748F" w:rsidRPr="0025748F" w:rsidRDefault="003538E2" w:rsidP="0025748F">
      <w:pPr>
        <w:spacing w:after="0" w:line="259" w:lineRule="auto"/>
        <w:rPr>
          <w:rFonts w:eastAsia="Calibri"/>
          <w:sz w:val="17"/>
          <w:szCs w:val="17"/>
        </w:rPr>
      </w:pPr>
      <w:r w:rsidRPr="0025748F">
        <w:rPr>
          <w:rFonts w:eastAsia="Calibri"/>
          <w:sz w:val="17"/>
          <w:szCs w:val="17"/>
        </w:rPr>
        <w:t>Databehandleren kan ikke kreve betalt for utførelsen av Databehandlerens plikter fastsatt i denne Data-behandleravtalen som også følger av ufravikelig lov, herunder GDPR, særlig artikkel 28 - 36. Hvis en instruks fra Behandlingsansvarlig medfører at Databehandleren må gjøre mer enn det som følger som plikt etter lov, herunder GDPR, kan Databehandler ta betalt for slikt arbeid etter samme timesatser som angitt i Hoved-avtalen.</w:t>
      </w:r>
    </w:p>
    <w:p w14:paraId="555E5AFA" w14:textId="77777777" w:rsidR="0025748F" w:rsidRPr="0025748F" w:rsidRDefault="0025748F" w:rsidP="0025748F">
      <w:pPr>
        <w:spacing w:after="0" w:line="259" w:lineRule="auto"/>
        <w:rPr>
          <w:rFonts w:eastAsia="Calibri"/>
          <w:sz w:val="17"/>
          <w:szCs w:val="17"/>
        </w:rPr>
      </w:pPr>
    </w:p>
    <w:p w14:paraId="1FD5189E" w14:textId="77777777" w:rsidR="0025748F" w:rsidRPr="0025748F" w:rsidRDefault="003538E2" w:rsidP="0025748F">
      <w:pPr>
        <w:spacing w:after="0" w:line="259" w:lineRule="auto"/>
        <w:rPr>
          <w:rFonts w:eastAsia="Calibri"/>
          <w:b/>
          <w:sz w:val="17"/>
          <w:szCs w:val="17"/>
        </w:rPr>
      </w:pPr>
      <w:r w:rsidRPr="0025748F">
        <w:rPr>
          <w:rFonts w:eastAsia="Calibri"/>
          <w:b/>
          <w:sz w:val="17"/>
          <w:szCs w:val="17"/>
        </w:rPr>
        <w:t>7. SIKKERHET</w:t>
      </w:r>
    </w:p>
    <w:p w14:paraId="4D1E192C"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Databehandleren skal oppfylle de krav til sikkerhets-tiltak ved behandlingen som stilles etter gjeldende personopplysningslovgivning (GDPR artikkel 32). Databehandleren skal dokumentere rutiner og andre tiltak for å oppfylle disse kravene. Dokumentasjonen skal være tilgjengelig på forespørsel fra den Behandlingsansvarlige. </w:t>
      </w:r>
    </w:p>
    <w:p w14:paraId="16B89A88" w14:textId="77777777" w:rsidR="0025748F" w:rsidRPr="0025748F" w:rsidRDefault="0025748F" w:rsidP="0025748F">
      <w:pPr>
        <w:spacing w:after="0" w:line="259" w:lineRule="auto"/>
        <w:rPr>
          <w:rFonts w:eastAsia="Calibri"/>
          <w:sz w:val="17"/>
          <w:szCs w:val="17"/>
        </w:rPr>
      </w:pPr>
    </w:p>
    <w:p w14:paraId="430D1C50"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Både Behandlingsansvarlig og Databehandler skal begge vurdere risikoen for fysiske personers rettigheter og friheter som behandlingen utgjør og implementere tiltak for å imøtegå risikoen. Behandlingsansvarlig skal gi Databehandler all nødvendig informasjon for å identifisere og vurdere risikoen.  </w:t>
      </w:r>
    </w:p>
    <w:p w14:paraId="6903F8C9" w14:textId="77777777" w:rsidR="0025748F" w:rsidRPr="0025748F" w:rsidRDefault="0025748F" w:rsidP="0025748F">
      <w:pPr>
        <w:spacing w:after="0" w:line="259" w:lineRule="auto"/>
        <w:rPr>
          <w:rFonts w:eastAsia="Calibri"/>
          <w:sz w:val="17"/>
          <w:szCs w:val="17"/>
        </w:rPr>
      </w:pPr>
    </w:p>
    <w:p w14:paraId="586C1B0C"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En oversikt over Databehandlerens tekniske og organisatoriske sikkerhetstiltak følger av Vedlegg 2 til denne Databehandleravtalen. De tekniske og organisatoriske sikkerhetstiltak kan forbedres og videreutvikles i samsvar med den teknologiske utviklingen. I slike tilfeller har Databehandleren adgang til å implementere oppdaterte tekniske og organisatoriske sikkerhetstiltak, så lenge sikkerhets-nivået for de aktuelle sikkerhetstiltak forblir uendret eller endres til et høyere sikkerhetsnivå. Dersom det etter Behandlingsansvarliges vurdering er behov for ytterligere tiltak enn de tiltakene Databehandleren allerede har gjennomført for å imøtegå den identifiserte risikoen, skal Behandlingsansvarlig angi de ytterligere tiltakene som skal gjennomføres i Vedlegg 2.  </w:t>
      </w:r>
    </w:p>
    <w:p w14:paraId="46568801" w14:textId="77777777" w:rsidR="0025748F" w:rsidRPr="0025748F" w:rsidRDefault="0025748F" w:rsidP="0025748F">
      <w:pPr>
        <w:spacing w:after="0" w:line="259" w:lineRule="auto"/>
        <w:rPr>
          <w:rFonts w:eastAsia="Calibri"/>
          <w:sz w:val="17"/>
          <w:szCs w:val="17"/>
        </w:rPr>
      </w:pPr>
    </w:p>
    <w:p w14:paraId="00AC76BE" w14:textId="77777777" w:rsidR="0025748F" w:rsidRPr="0025748F" w:rsidRDefault="003538E2" w:rsidP="0025748F">
      <w:pPr>
        <w:spacing w:after="0" w:line="259" w:lineRule="auto"/>
        <w:rPr>
          <w:rFonts w:eastAsia="Calibri"/>
          <w:sz w:val="17"/>
          <w:szCs w:val="17"/>
        </w:rPr>
      </w:pPr>
      <w:r w:rsidRPr="0025748F">
        <w:rPr>
          <w:rFonts w:eastAsia="Calibri"/>
          <w:sz w:val="17"/>
          <w:szCs w:val="17"/>
        </w:rPr>
        <w:lastRenderedPageBreak/>
        <w:t>Avviksmelding skal skje ved at Databehandleren melder avviket til Behandlingsansvarlig uten ugrunnet opphold. Dersom det er mulig, skal Databehandleren underrette Behandlingsansvarlig om avviket senest innen 48 timer. Behandlingsansvarlig har ansvaret for at avviksmelding sendes til Datatilsynet.</w:t>
      </w:r>
    </w:p>
    <w:p w14:paraId="73540B78" w14:textId="77777777" w:rsidR="0025748F" w:rsidRPr="0025748F" w:rsidRDefault="0025748F" w:rsidP="0025748F">
      <w:pPr>
        <w:spacing w:after="0" w:line="259" w:lineRule="auto"/>
        <w:rPr>
          <w:rFonts w:eastAsia="Calibri"/>
          <w:sz w:val="17"/>
          <w:szCs w:val="17"/>
        </w:rPr>
      </w:pPr>
    </w:p>
    <w:p w14:paraId="7A49007D" w14:textId="77777777" w:rsidR="0025748F" w:rsidRPr="0025748F" w:rsidRDefault="003538E2" w:rsidP="0025748F">
      <w:pPr>
        <w:spacing w:after="0" w:line="259" w:lineRule="auto"/>
        <w:rPr>
          <w:rFonts w:eastAsia="Calibri"/>
          <w:sz w:val="17"/>
          <w:szCs w:val="17"/>
        </w:rPr>
      </w:pPr>
      <w:r w:rsidRPr="0025748F">
        <w:rPr>
          <w:rFonts w:eastAsia="Calibri"/>
          <w:sz w:val="17"/>
          <w:szCs w:val="17"/>
        </w:rPr>
        <w:t>Databehandleren skal bistå Behandlingsansvarlig med å samle informasjonen listet nedenfor som også skal følge av Behandlingsansvarliges avviksmelding til Datatilsynet, jf. GDPR artikkel 33 (3):</w:t>
      </w:r>
    </w:p>
    <w:p w14:paraId="5DA4B791" w14:textId="77777777" w:rsidR="0025748F" w:rsidRPr="0025748F" w:rsidRDefault="003538E2" w:rsidP="0025748F">
      <w:pPr>
        <w:spacing w:after="0" w:line="259" w:lineRule="auto"/>
        <w:rPr>
          <w:rFonts w:eastAsia="Calibri"/>
          <w:sz w:val="17"/>
          <w:szCs w:val="17"/>
        </w:rPr>
      </w:pPr>
      <w:r w:rsidRPr="0025748F">
        <w:rPr>
          <w:rFonts w:eastAsia="Calibri"/>
          <w:sz w:val="17"/>
          <w:szCs w:val="17"/>
        </w:rPr>
        <w:t>a)</w:t>
      </w:r>
      <w:r w:rsidRPr="0025748F">
        <w:rPr>
          <w:rFonts w:eastAsia="Calibri"/>
          <w:sz w:val="17"/>
          <w:szCs w:val="17"/>
        </w:rPr>
        <w:tab/>
        <w:t>arten av bruddet på personopplysnings-sikkerheten, herunder, når det er mulig, kategoriene av og omtrentlig antall registrerte som er berørt, og kategoriene av og omtrentlig antall registreringer av personopplysninger som er berørt,</w:t>
      </w:r>
    </w:p>
    <w:p w14:paraId="13230EC5" w14:textId="77777777" w:rsidR="0025748F" w:rsidRPr="0025748F" w:rsidRDefault="003538E2" w:rsidP="0025748F">
      <w:pPr>
        <w:spacing w:after="0" w:line="259" w:lineRule="auto"/>
        <w:rPr>
          <w:rFonts w:eastAsia="Calibri"/>
          <w:sz w:val="17"/>
          <w:szCs w:val="17"/>
        </w:rPr>
      </w:pPr>
      <w:r w:rsidRPr="0025748F">
        <w:rPr>
          <w:rFonts w:eastAsia="Calibri"/>
          <w:sz w:val="17"/>
          <w:szCs w:val="17"/>
        </w:rPr>
        <w:t>b)</w:t>
      </w:r>
      <w:r w:rsidRPr="0025748F">
        <w:rPr>
          <w:rFonts w:eastAsia="Calibri"/>
          <w:sz w:val="17"/>
          <w:szCs w:val="17"/>
        </w:rPr>
        <w:tab/>
        <w:t>de sannsynlige konsekvensene av bruddet på personopplysningssikkerheten,</w:t>
      </w:r>
    </w:p>
    <w:p w14:paraId="42FA4DEB" w14:textId="77777777" w:rsidR="0025748F" w:rsidRPr="0025748F" w:rsidRDefault="003538E2" w:rsidP="0025748F">
      <w:pPr>
        <w:spacing w:after="0" w:line="259" w:lineRule="auto"/>
        <w:rPr>
          <w:rFonts w:eastAsia="Calibri"/>
          <w:sz w:val="17"/>
          <w:szCs w:val="17"/>
        </w:rPr>
      </w:pPr>
      <w:r w:rsidRPr="0025748F">
        <w:rPr>
          <w:rFonts w:eastAsia="Calibri"/>
          <w:sz w:val="17"/>
          <w:szCs w:val="17"/>
        </w:rPr>
        <w:t>c)</w:t>
      </w:r>
      <w:r w:rsidRPr="0025748F">
        <w:rPr>
          <w:rFonts w:eastAsia="Calibri"/>
          <w:sz w:val="17"/>
          <w:szCs w:val="17"/>
        </w:rPr>
        <w:tab/>
        <w:t>tiltakene som den Behandlingsansvarlige og Databehandleren har truffet eller foreslår å treffe for å håndtere bruddet på personopplysningssikkerheten, herunder, dersom det er relevant, tiltak for å redusere eventuelle skadevirkninger som følge av bruddet.</w:t>
      </w:r>
    </w:p>
    <w:p w14:paraId="178C0C9C" w14:textId="77777777" w:rsidR="0025748F" w:rsidRPr="0025748F" w:rsidRDefault="0025748F" w:rsidP="0025748F">
      <w:pPr>
        <w:spacing w:after="0" w:line="259" w:lineRule="auto"/>
        <w:rPr>
          <w:rFonts w:eastAsia="Calibri"/>
          <w:sz w:val="17"/>
          <w:szCs w:val="17"/>
        </w:rPr>
      </w:pPr>
    </w:p>
    <w:p w14:paraId="72CC8726" w14:textId="77777777" w:rsidR="0025748F" w:rsidRPr="0025748F" w:rsidRDefault="003538E2" w:rsidP="0025748F">
      <w:pPr>
        <w:spacing w:after="0" w:line="259" w:lineRule="auto"/>
        <w:rPr>
          <w:rFonts w:eastAsia="Calibri"/>
          <w:b/>
          <w:bCs/>
          <w:sz w:val="17"/>
          <w:szCs w:val="17"/>
        </w:rPr>
      </w:pPr>
      <w:r w:rsidRPr="0025748F">
        <w:rPr>
          <w:rFonts w:eastAsia="Calibri"/>
          <w:b/>
          <w:bCs/>
          <w:sz w:val="17"/>
          <w:szCs w:val="17"/>
        </w:rPr>
        <w:t xml:space="preserve">8. SIKKERHETSREVISJONER </w:t>
      </w:r>
    </w:p>
    <w:p w14:paraId="2B69ABC6" w14:textId="77777777" w:rsidR="0025748F" w:rsidRPr="0025748F" w:rsidRDefault="003538E2" w:rsidP="0025748F">
      <w:pPr>
        <w:spacing w:after="0" w:line="259" w:lineRule="auto"/>
        <w:rPr>
          <w:rFonts w:eastAsia="Calibri"/>
          <w:sz w:val="17"/>
          <w:szCs w:val="17"/>
        </w:rPr>
      </w:pPr>
      <w:r w:rsidRPr="0025748F">
        <w:rPr>
          <w:rFonts w:eastAsia="Calibri"/>
          <w:sz w:val="17"/>
          <w:szCs w:val="17"/>
        </w:rPr>
        <w:t>Behandlingsansvarlig skal avtale med Databehandler at det gjennomføres sikkerhetsrevisjoner jevnlig for systemer og lignende som omfattes av denne Data-behandleravtalen. Databehandler skal på forespørsel muliggjøre og bidra til revisjoner, herunder inspeksjoner, som gjennomføres av Behandlings- ansvarlig eller en annen revisor på fullmakt fra den Behandlingsansvarlige.</w:t>
      </w:r>
    </w:p>
    <w:p w14:paraId="0FEFA539" w14:textId="77777777" w:rsidR="0025748F" w:rsidRPr="0025748F" w:rsidRDefault="0025748F" w:rsidP="0025748F">
      <w:pPr>
        <w:spacing w:after="0" w:line="259" w:lineRule="auto"/>
        <w:rPr>
          <w:rFonts w:eastAsia="Calibri"/>
          <w:sz w:val="17"/>
          <w:szCs w:val="17"/>
        </w:rPr>
      </w:pPr>
    </w:p>
    <w:p w14:paraId="77A22A76"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Databehandler skal på forespørsel gjøre tilgjengelig for den Behandlingsansvarlige all informasjon som er nødvendig for å påvise at forpliktelsene fastsatt i Databehandleravtalen er oppfylt. </w:t>
      </w:r>
    </w:p>
    <w:p w14:paraId="2343D7E5" w14:textId="77777777" w:rsidR="0025748F" w:rsidRPr="0025748F" w:rsidRDefault="0025748F" w:rsidP="0025748F">
      <w:pPr>
        <w:spacing w:after="0" w:line="259" w:lineRule="auto"/>
        <w:rPr>
          <w:rFonts w:eastAsia="Calibri"/>
          <w:sz w:val="17"/>
          <w:szCs w:val="17"/>
        </w:rPr>
      </w:pPr>
    </w:p>
    <w:p w14:paraId="7CBE3CBC" w14:textId="77777777" w:rsidR="0025748F" w:rsidRPr="0025748F" w:rsidRDefault="003538E2" w:rsidP="0025748F">
      <w:pPr>
        <w:spacing w:after="0" w:line="259" w:lineRule="auto"/>
        <w:rPr>
          <w:rFonts w:eastAsia="Calibri"/>
          <w:sz w:val="17"/>
          <w:szCs w:val="17"/>
        </w:rPr>
      </w:pPr>
      <w:r w:rsidRPr="0025748F">
        <w:rPr>
          <w:rFonts w:eastAsia="Calibri"/>
          <w:sz w:val="17"/>
          <w:szCs w:val="17"/>
        </w:rPr>
        <w:t>Databehandlerens dokumenterte kostnader grunnet Behandlingsansvarliges inspeksjoner eller revisjon kan viderefaktureres som utlegg til Behandlingsansvarlig i neste faktura fra Databehandleren.</w:t>
      </w:r>
    </w:p>
    <w:p w14:paraId="292D029E" w14:textId="77777777" w:rsidR="0025748F" w:rsidRPr="0025748F" w:rsidRDefault="0025748F" w:rsidP="0025748F">
      <w:pPr>
        <w:spacing w:after="0" w:line="259" w:lineRule="auto"/>
        <w:rPr>
          <w:rFonts w:eastAsia="Calibri"/>
          <w:sz w:val="17"/>
          <w:szCs w:val="17"/>
        </w:rPr>
      </w:pPr>
    </w:p>
    <w:p w14:paraId="3ECA26DD" w14:textId="77777777" w:rsidR="0025748F" w:rsidRPr="0025748F" w:rsidRDefault="003538E2" w:rsidP="0025748F">
      <w:pPr>
        <w:spacing w:after="0" w:line="259" w:lineRule="auto"/>
        <w:rPr>
          <w:rFonts w:eastAsia="Calibri"/>
          <w:b/>
          <w:sz w:val="17"/>
          <w:szCs w:val="17"/>
        </w:rPr>
      </w:pPr>
      <w:r w:rsidRPr="0025748F">
        <w:rPr>
          <w:rFonts w:eastAsia="Calibri"/>
          <w:b/>
          <w:sz w:val="17"/>
          <w:szCs w:val="17"/>
        </w:rPr>
        <w:t xml:space="preserve">9. AVTALENS VARIGHET   </w:t>
      </w:r>
    </w:p>
    <w:p w14:paraId="6C41C05A"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Med mindre noe annet følger av Databehandleravtalen for konkrete bestemmelser i denne Databehandler-avtalen, gjelder Databehandleravtalen så lenge Databehandler behandler personopplysninger på vegne av Behandlingsansvarlig, og Databehandler-avtalen følger samme regler for opphør som følger av Hovedavtalen. </w:t>
      </w:r>
    </w:p>
    <w:p w14:paraId="317D3542" w14:textId="77777777" w:rsidR="0025748F" w:rsidRPr="0025748F" w:rsidRDefault="0025748F" w:rsidP="0025748F">
      <w:pPr>
        <w:spacing w:after="0" w:line="259" w:lineRule="auto"/>
        <w:rPr>
          <w:rFonts w:eastAsia="Calibri"/>
          <w:sz w:val="17"/>
          <w:szCs w:val="17"/>
        </w:rPr>
      </w:pPr>
    </w:p>
    <w:p w14:paraId="2B70E27F" w14:textId="77777777" w:rsidR="0025748F" w:rsidRPr="0025748F" w:rsidRDefault="003538E2" w:rsidP="0025748F">
      <w:pPr>
        <w:spacing w:after="0" w:line="259" w:lineRule="auto"/>
        <w:rPr>
          <w:rFonts w:eastAsia="Calibri"/>
          <w:b/>
          <w:bCs/>
          <w:sz w:val="17"/>
          <w:szCs w:val="17"/>
        </w:rPr>
      </w:pPr>
      <w:r w:rsidRPr="0025748F">
        <w:rPr>
          <w:rFonts w:eastAsia="Calibri"/>
          <w:b/>
          <w:bCs/>
          <w:sz w:val="17"/>
          <w:szCs w:val="17"/>
        </w:rPr>
        <w:t>10. VED OPPHØR</w:t>
      </w:r>
    </w:p>
    <w:p w14:paraId="24ADDA7C"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Etter den Behandlingsansvarliges valg, skal Databehandler slette eller tilbakelevere til Behandlings-ansvarlig alle personopplysninger mottatt på vegne av Behandlingsansvarlig etter at tjenestene knyttet til behandlingen er levert (ved opphør av denne Databehandleravtalen). </w:t>
      </w:r>
    </w:p>
    <w:p w14:paraId="3CA3914D" w14:textId="77777777" w:rsidR="0025748F" w:rsidRPr="0025748F" w:rsidRDefault="0025748F" w:rsidP="0025748F">
      <w:pPr>
        <w:spacing w:after="0" w:line="259" w:lineRule="auto"/>
        <w:rPr>
          <w:rFonts w:eastAsia="Calibri"/>
          <w:sz w:val="17"/>
          <w:szCs w:val="17"/>
        </w:rPr>
      </w:pPr>
    </w:p>
    <w:p w14:paraId="6A0A1109" w14:textId="77777777" w:rsidR="0025748F" w:rsidRPr="0025748F" w:rsidRDefault="003538E2" w:rsidP="0025748F">
      <w:pPr>
        <w:spacing w:after="0" w:line="259" w:lineRule="auto"/>
        <w:rPr>
          <w:rFonts w:eastAsia="Calibri"/>
          <w:sz w:val="17"/>
          <w:szCs w:val="17"/>
        </w:rPr>
      </w:pPr>
      <w:r w:rsidRPr="0025748F">
        <w:rPr>
          <w:rFonts w:eastAsia="Calibri"/>
          <w:sz w:val="17"/>
          <w:szCs w:val="17"/>
        </w:rPr>
        <w:t>Det kan ved opphør av Databehandleravtalen avtales at Databehandler skal slette eller forsvarlig destruere alle dokumenter, data, mv., som inneholder opplysninger som omfattes av Databehandleravtalen. Dette gjelder også for eventuelle sikkerhetskopier. Databehandler skal slette eksisterende kopier av slike person-opplysninger, dokumenter og data, med mindre lovgivning krever at personopplysningene eller slike dokumenter/data lagres.</w:t>
      </w:r>
    </w:p>
    <w:p w14:paraId="1F3C6CD9" w14:textId="77777777" w:rsidR="0025748F" w:rsidRPr="0025748F" w:rsidRDefault="0025748F" w:rsidP="0025748F">
      <w:pPr>
        <w:spacing w:after="0" w:line="259" w:lineRule="auto"/>
        <w:rPr>
          <w:rFonts w:eastAsia="Calibri"/>
          <w:sz w:val="17"/>
          <w:szCs w:val="17"/>
        </w:rPr>
      </w:pPr>
    </w:p>
    <w:p w14:paraId="6C288DDB" w14:textId="77777777" w:rsidR="0025748F" w:rsidRPr="0025748F" w:rsidRDefault="003538E2" w:rsidP="0025748F">
      <w:pPr>
        <w:spacing w:after="0" w:line="259" w:lineRule="auto"/>
        <w:rPr>
          <w:rFonts w:eastAsia="Calibri"/>
          <w:sz w:val="17"/>
          <w:szCs w:val="17"/>
        </w:rPr>
      </w:pPr>
      <w:r w:rsidRPr="0025748F">
        <w:rPr>
          <w:rFonts w:eastAsia="Calibri"/>
          <w:sz w:val="17"/>
          <w:szCs w:val="17"/>
        </w:rPr>
        <w:t>Databehandleren skal skriftlig dokumentere at sletting og/eller destruksjon er foretatt i henhold til Data-behandleravtalen innen rimelig tid etter Data-behandleravtalens opphør.</w:t>
      </w:r>
    </w:p>
    <w:p w14:paraId="6AD70045" w14:textId="77777777" w:rsidR="0025748F" w:rsidRPr="0025748F" w:rsidRDefault="0025748F" w:rsidP="0025748F">
      <w:pPr>
        <w:spacing w:after="0" w:line="259" w:lineRule="auto"/>
        <w:rPr>
          <w:rFonts w:eastAsia="Calibri"/>
          <w:sz w:val="17"/>
          <w:szCs w:val="17"/>
        </w:rPr>
      </w:pPr>
    </w:p>
    <w:p w14:paraId="55323EB1" w14:textId="77777777" w:rsidR="0025748F" w:rsidRPr="0025748F" w:rsidRDefault="003538E2" w:rsidP="0025748F">
      <w:pPr>
        <w:spacing w:after="0" w:line="259" w:lineRule="auto"/>
        <w:rPr>
          <w:rFonts w:eastAsia="Calibri"/>
          <w:b/>
          <w:sz w:val="17"/>
          <w:szCs w:val="17"/>
        </w:rPr>
      </w:pPr>
      <w:r w:rsidRPr="0025748F">
        <w:rPr>
          <w:rFonts w:eastAsia="Calibri"/>
          <w:b/>
          <w:sz w:val="17"/>
          <w:szCs w:val="17"/>
        </w:rPr>
        <w:t>11. MEDDELELSER</w:t>
      </w:r>
    </w:p>
    <w:p w14:paraId="039BEE3C"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Meddelelser etter denne Databehandleravtalen skal sendes skriftlig til Partenes oppgitte kontaktpersoner som angitt i Hovedavtalen mellom Partene. I Vedlegg 1 pkt. 2 kan andre kontaktpersoner fremgå, og da skal meddelelser etter denne Databehandleravtalen rettes til de i Vedlegg 1 pkt. 2 oppgitte kontaktpersoner. </w:t>
      </w:r>
    </w:p>
    <w:p w14:paraId="100F36C9" w14:textId="77777777" w:rsidR="0025748F" w:rsidRPr="0025748F" w:rsidRDefault="0025748F" w:rsidP="0025748F">
      <w:pPr>
        <w:spacing w:after="0" w:line="259" w:lineRule="auto"/>
        <w:rPr>
          <w:rFonts w:eastAsia="Calibri"/>
          <w:sz w:val="17"/>
          <w:szCs w:val="17"/>
        </w:rPr>
      </w:pPr>
    </w:p>
    <w:p w14:paraId="32B57F55" w14:textId="77777777" w:rsidR="0025748F" w:rsidRPr="0025748F" w:rsidRDefault="003538E2" w:rsidP="0025748F">
      <w:pPr>
        <w:spacing w:after="0" w:line="259" w:lineRule="auto"/>
        <w:rPr>
          <w:rFonts w:eastAsia="Calibri"/>
          <w:b/>
          <w:sz w:val="17"/>
          <w:szCs w:val="17"/>
        </w:rPr>
      </w:pPr>
      <w:r w:rsidRPr="0025748F">
        <w:rPr>
          <w:rFonts w:eastAsia="Calibri"/>
          <w:b/>
          <w:sz w:val="17"/>
          <w:szCs w:val="17"/>
        </w:rPr>
        <w:t>12. ANSVAR</w:t>
      </w:r>
    </w:p>
    <w:p w14:paraId="77E2B033" w14:textId="77777777" w:rsidR="0025748F" w:rsidRPr="0025748F" w:rsidRDefault="003538E2" w:rsidP="0025748F">
      <w:pPr>
        <w:spacing w:after="0" w:line="259" w:lineRule="auto"/>
        <w:rPr>
          <w:rFonts w:eastAsia="Calibri"/>
          <w:sz w:val="17"/>
          <w:szCs w:val="17"/>
        </w:rPr>
      </w:pPr>
      <w:r w:rsidRPr="0025748F">
        <w:rPr>
          <w:rFonts w:eastAsia="Calibri"/>
          <w:sz w:val="17"/>
          <w:szCs w:val="17"/>
        </w:rPr>
        <w:t xml:space="preserve">Partenes erstatningsansvar for skade som rammer den registrerte eller andre fysiske personer og som skyldes overtredelse av GDPR, personopplysningsloven med forskrifter eller annet regelverk som gjennomfører GDPR, følger av bestemmelsene i GDPR artikkel 82. Erstatningsbegrensningen i Hovedavtalen kommer ikke til anvendelse for ansvar som følger av GDPR artikkel 82. Partene er hver for seg ansvarlige for overtredelses-gebyr ilagt i henhold til GDPR art. 83. </w:t>
      </w:r>
    </w:p>
    <w:p w14:paraId="4E8E89F0" w14:textId="77777777" w:rsidR="0025748F" w:rsidRPr="0025748F" w:rsidRDefault="0025748F" w:rsidP="0025748F">
      <w:pPr>
        <w:spacing w:after="0" w:line="259" w:lineRule="auto"/>
        <w:rPr>
          <w:rFonts w:eastAsia="Calibri"/>
          <w:sz w:val="17"/>
          <w:szCs w:val="17"/>
        </w:rPr>
      </w:pPr>
    </w:p>
    <w:p w14:paraId="4D4EAE4E" w14:textId="77777777" w:rsidR="0025748F" w:rsidRPr="0025748F" w:rsidRDefault="003538E2" w:rsidP="0025748F">
      <w:pPr>
        <w:spacing w:after="0" w:line="259" w:lineRule="auto"/>
        <w:rPr>
          <w:rFonts w:eastAsia="Calibri"/>
          <w:b/>
          <w:sz w:val="17"/>
          <w:szCs w:val="17"/>
        </w:rPr>
      </w:pPr>
      <w:r w:rsidRPr="0025748F">
        <w:rPr>
          <w:rFonts w:eastAsia="Calibri"/>
          <w:b/>
          <w:sz w:val="17"/>
          <w:szCs w:val="17"/>
        </w:rPr>
        <w:t xml:space="preserve">13. TVISTELØSNING </w:t>
      </w:r>
    </w:p>
    <w:p w14:paraId="5E81B250" w14:textId="69A08BAF" w:rsidR="0025748F" w:rsidRPr="0025748F" w:rsidRDefault="003538E2" w:rsidP="0025748F">
      <w:pPr>
        <w:spacing w:after="0" w:line="259" w:lineRule="auto"/>
        <w:rPr>
          <w:rFonts w:eastAsia="Calibri"/>
          <w:sz w:val="17"/>
          <w:szCs w:val="17"/>
        </w:rPr>
      </w:pPr>
      <w:r w:rsidRPr="0025748F">
        <w:rPr>
          <w:rFonts w:eastAsia="Calibri"/>
          <w:sz w:val="17"/>
          <w:szCs w:val="17"/>
        </w:rPr>
        <w:t xml:space="preserve">Databehandleravtalen skal tolkes og reguleres i henhold til norsk rett. Eventuelle tvister mellom Kunden og Leverandøren knyttet til Databehandleravtalen skal avgjøres ved alminnelige norske domstoler. Søksmål skal i slike tvister reises for </w:t>
      </w:r>
      <w:r w:rsidRPr="00B475E5">
        <w:rPr>
          <w:rFonts w:eastAsia="Calibri"/>
          <w:color w:val="D74E4E" w:themeColor="accent1"/>
          <w:sz w:val="17"/>
          <w:szCs w:val="17"/>
        </w:rPr>
        <w:t>[Sett inn rett</w:t>
      </w:r>
      <w:r w:rsidR="002F5B89" w:rsidRPr="00B475E5">
        <w:rPr>
          <w:rFonts w:eastAsia="Calibri"/>
          <w:color w:val="D74E4E" w:themeColor="accent1"/>
          <w:sz w:val="17"/>
          <w:szCs w:val="17"/>
        </w:rPr>
        <w:t>skrets</w:t>
      </w:r>
      <w:r w:rsidRPr="00B475E5">
        <w:rPr>
          <w:rFonts w:eastAsia="Calibri"/>
          <w:color w:val="D74E4E" w:themeColor="accent1"/>
          <w:sz w:val="17"/>
          <w:szCs w:val="17"/>
        </w:rPr>
        <w:t xml:space="preserve">] </w:t>
      </w:r>
      <w:r w:rsidRPr="0025748F">
        <w:rPr>
          <w:rFonts w:eastAsia="Calibri"/>
          <w:sz w:val="17"/>
          <w:szCs w:val="17"/>
        </w:rPr>
        <w:t>som Partene vedtar som rett verneting. Dette gjelder også etter opphør av Databehandleravtalen.</w:t>
      </w:r>
    </w:p>
    <w:p w14:paraId="30A287F2" w14:textId="77777777" w:rsidR="0025748F" w:rsidRPr="0025748F" w:rsidRDefault="0025748F" w:rsidP="0025748F">
      <w:pPr>
        <w:spacing w:after="0" w:line="259" w:lineRule="auto"/>
        <w:rPr>
          <w:rFonts w:eastAsia="Calibri"/>
          <w:b/>
          <w:sz w:val="16"/>
          <w:szCs w:val="16"/>
        </w:rPr>
        <w:sectPr w:rsidR="0025748F" w:rsidRPr="0025748F" w:rsidSect="0025748F">
          <w:type w:val="continuous"/>
          <w:pgSz w:w="11907" w:h="16840" w:code="9"/>
          <w:pgMar w:top="1701" w:right="1247" w:bottom="1418" w:left="1247" w:header="567" w:footer="283" w:gutter="0"/>
          <w:paperSrc w:first="257" w:other="258"/>
          <w:cols w:num="2" w:space="708"/>
          <w:docGrid w:linePitch="326"/>
        </w:sectPr>
      </w:pPr>
    </w:p>
    <w:p w14:paraId="57E810B8" w14:textId="2E7EDD4E" w:rsidR="007B4FF2" w:rsidRDefault="003538E2" w:rsidP="002F5B89">
      <w:pPr>
        <w:pStyle w:val="Overskrift3"/>
        <w:ind w:left="12" w:hanging="12"/>
        <w:jc w:val="left"/>
      </w:pPr>
      <w:bookmarkStart w:id="1" w:name="_Ref55382708"/>
      <w:r>
        <w:lastRenderedPageBreak/>
        <w:t xml:space="preserve">Vedlegg 1: </w:t>
      </w:r>
      <w:r w:rsidRPr="004164BE">
        <w:t>Spesifikasjon av Leverandørens tjenester og behandling av</w:t>
      </w:r>
      <w:r>
        <w:t xml:space="preserve"> </w:t>
      </w:r>
      <w:r w:rsidRPr="004164BE">
        <w:t xml:space="preserve">personopplysninger som omfattes av </w:t>
      </w:r>
      <w:r>
        <w:t>D</w:t>
      </w:r>
      <w:r w:rsidRPr="004164BE">
        <w:t>atabehandleravtalen</w:t>
      </w:r>
      <w:bookmarkEnd w:id="1"/>
      <w:r w:rsidRPr="004164BE">
        <w:t xml:space="preserve"> </w:t>
      </w:r>
    </w:p>
    <w:p w14:paraId="55F653BE" w14:textId="57E26292" w:rsidR="0025748F" w:rsidRPr="00A85194" w:rsidRDefault="003538E2" w:rsidP="0025748F">
      <w:pPr>
        <w:rPr>
          <w:b/>
          <w:bCs/>
        </w:rPr>
      </w:pPr>
      <w:r>
        <w:rPr>
          <w:b/>
          <w:bCs/>
        </w:rPr>
        <w:br/>
      </w:r>
      <w:r w:rsidRPr="00A85194">
        <w:rPr>
          <w:b/>
          <w:bCs/>
        </w:rPr>
        <w:t>1. PARTENE</w:t>
      </w:r>
    </w:p>
    <w:p w14:paraId="15E6E545" w14:textId="0499CE7D" w:rsidR="0025748F" w:rsidRDefault="003538E2" w:rsidP="0025748F">
      <w:pPr>
        <w:jc w:val="left"/>
      </w:pPr>
      <w:r w:rsidRPr="00A85194">
        <w:rPr>
          <w:b/>
        </w:rPr>
        <w:t>Leverandøren (Databehandler)</w:t>
      </w:r>
      <w:r w:rsidRPr="00A85194">
        <w:t xml:space="preserve">: </w:t>
      </w:r>
      <w:r w:rsidRPr="00B475E5">
        <w:rPr>
          <w:color w:val="D74E4E" w:themeColor="accent1"/>
        </w:rPr>
        <w:t xml:space="preserve">[Leverandøren] </w:t>
      </w:r>
      <w:r w:rsidRPr="00A85194">
        <w:t xml:space="preserve">med org.nr. </w:t>
      </w:r>
      <w:r w:rsidRPr="00B475E5">
        <w:rPr>
          <w:color w:val="D74E4E" w:themeColor="accent1"/>
        </w:rPr>
        <w:t xml:space="preserve">[Nr] </w:t>
      </w:r>
      <w:r w:rsidRPr="00A85194">
        <w:t xml:space="preserve">og registrert </w:t>
      </w:r>
      <w:r w:rsidRPr="00174788">
        <w:t xml:space="preserve">forretningsadresse </w:t>
      </w:r>
      <w:r w:rsidRPr="00B475E5">
        <w:rPr>
          <w:color w:val="D74E4E" w:themeColor="accent1"/>
        </w:rPr>
        <w:t>[Adresse]</w:t>
      </w:r>
      <w:r>
        <w:t>.</w:t>
      </w:r>
    </w:p>
    <w:p w14:paraId="54517C12" w14:textId="0249257B" w:rsidR="002B4B61" w:rsidRPr="00A85194" w:rsidRDefault="003538E2" w:rsidP="002B4B61">
      <w:pPr>
        <w:jc w:val="left"/>
        <w:rPr>
          <w:b/>
          <w:bCs/>
        </w:rPr>
      </w:pPr>
      <w:r w:rsidRPr="00A85194">
        <w:rPr>
          <w:b/>
          <w:bCs/>
        </w:rPr>
        <w:t>Kunden (</w:t>
      </w:r>
      <w:r>
        <w:rPr>
          <w:b/>
          <w:bCs/>
        </w:rPr>
        <w:t>Behandlingsansvarlig</w:t>
      </w:r>
      <w:r w:rsidRPr="00A85194">
        <w:rPr>
          <w:b/>
          <w:bCs/>
        </w:rPr>
        <w:t xml:space="preserve">): </w:t>
      </w:r>
      <w:r w:rsidR="00B16997" w:rsidRPr="00B16997">
        <w:t>Indigo IKT IKS</w:t>
      </w:r>
      <w:r w:rsidR="00DC5F12" w:rsidRPr="00B475E5">
        <w:rPr>
          <w:color w:val="D74E4E" w:themeColor="accent1"/>
        </w:rPr>
        <w:t xml:space="preserve"> </w:t>
      </w:r>
      <w:r w:rsidRPr="00A85194">
        <w:t xml:space="preserve">med org.nr. </w:t>
      </w:r>
      <w:r w:rsidR="00B16997" w:rsidRPr="00B16997">
        <w:t>930</w:t>
      </w:r>
      <w:r w:rsidR="00B16997">
        <w:t> </w:t>
      </w:r>
      <w:r w:rsidR="00B16997" w:rsidRPr="00B16997">
        <w:t>283</w:t>
      </w:r>
      <w:r w:rsidR="00B16997">
        <w:t xml:space="preserve"> </w:t>
      </w:r>
      <w:r w:rsidR="00B16997" w:rsidRPr="00B16997">
        <w:t>487</w:t>
      </w:r>
      <w:r w:rsidRPr="00A85194">
        <w:t xml:space="preserve">og </w:t>
      </w:r>
      <w:r>
        <w:t>registrert forretnings</w:t>
      </w:r>
      <w:r w:rsidRPr="00A85194">
        <w:t>adresse</w:t>
      </w:r>
      <w:r>
        <w:t>:</w:t>
      </w:r>
      <w:r w:rsidR="00BA771D">
        <w:t xml:space="preserve"> </w:t>
      </w:r>
      <w:proofErr w:type="spellStart"/>
      <w:r w:rsidR="008A5567" w:rsidRPr="008A5567">
        <w:t>Løvstadvegen</w:t>
      </w:r>
      <w:proofErr w:type="spellEnd"/>
      <w:r w:rsidR="008A5567" w:rsidRPr="008A5567">
        <w:t xml:space="preserve"> 7</w:t>
      </w:r>
      <w:r w:rsidR="008A5567">
        <w:t xml:space="preserve">, </w:t>
      </w:r>
      <w:r w:rsidR="008A5567" w:rsidRPr="008A5567">
        <w:t>2312 O</w:t>
      </w:r>
      <w:r w:rsidR="008A5567">
        <w:t xml:space="preserve">ttestad. </w:t>
      </w:r>
    </w:p>
    <w:p w14:paraId="5EEA2E61" w14:textId="2287AE8C" w:rsidR="002B4B61" w:rsidRPr="00A85194" w:rsidRDefault="003538E2" w:rsidP="002B4B61">
      <w:pPr>
        <w:rPr>
          <w:b/>
          <w:bCs/>
        </w:rPr>
      </w:pPr>
      <w:r>
        <w:rPr>
          <w:b/>
          <w:bCs/>
        </w:rPr>
        <w:br/>
      </w:r>
      <w:r w:rsidRPr="00A85194">
        <w:rPr>
          <w:b/>
          <w:bCs/>
        </w:rPr>
        <w:t>2. KONTAKTPERSONER FOR MEDDELELSER</w:t>
      </w:r>
    </w:p>
    <w:p w14:paraId="59022763" w14:textId="2D72447E" w:rsidR="002B4B61" w:rsidRPr="00A85194" w:rsidRDefault="002B4B61" w:rsidP="002B4B61"/>
    <w:tbl>
      <w:tblPr>
        <w:tblStyle w:val="Rutenettabelllys"/>
        <w:tblpPr w:leftFromText="141" w:rightFromText="141" w:vertAnchor="text" w:horzAnchor="margin" w:tblpY="-159"/>
        <w:tblW w:w="0" w:type="auto"/>
        <w:tblLook w:val="04A0" w:firstRow="1" w:lastRow="0" w:firstColumn="1" w:lastColumn="0" w:noHBand="0" w:noVBand="1"/>
      </w:tblPr>
      <w:tblGrid>
        <w:gridCol w:w="3021"/>
        <w:gridCol w:w="3009"/>
        <w:gridCol w:w="3030"/>
      </w:tblGrid>
      <w:tr w:rsidR="00E018E2" w14:paraId="21A28382" w14:textId="77777777" w:rsidTr="006010EA">
        <w:tc>
          <w:tcPr>
            <w:tcW w:w="3021" w:type="dxa"/>
          </w:tcPr>
          <w:p w14:paraId="42ADED3D" w14:textId="77777777" w:rsidR="002B4B61" w:rsidRPr="00A85194" w:rsidRDefault="003538E2" w:rsidP="006010EA">
            <w:pPr>
              <w:pStyle w:val="Tabeller"/>
              <w:rPr>
                <w:b/>
                <w:bCs/>
                <w:color w:val="FF0000"/>
              </w:rPr>
            </w:pPr>
            <w:r w:rsidRPr="00A85194">
              <w:rPr>
                <w:b/>
                <w:bCs/>
              </w:rPr>
              <w:t>Kontaktperson hos Leverandøren:</w:t>
            </w:r>
          </w:p>
        </w:tc>
        <w:tc>
          <w:tcPr>
            <w:tcW w:w="3010" w:type="dxa"/>
          </w:tcPr>
          <w:p w14:paraId="257302B2" w14:textId="77777777" w:rsidR="002B4B61" w:rsidRPr="00A85194" w:rsidRDefault="003538E2" w:rsidP="006010EA">
            <w:pPr>
              <w:pStyle w:val="Tabeller"/>
              <w:rPr>
                <w:color w:val="FF0000"/>
              </w:rPr>
            </w:pPr>
            <w:r w:rsidRPr="00B475E5">
              <w:rPr>
                <w:color w:val="D74E4E" w:themeColor="accent1"/>
              </w:rPr>
              <w:t>[Navn]</w:t>
            </w:r>
          </w:p>
        </w:tc>
        <w:tc>
          <w:tcPr>
            <w:tcW w:w="3031" w:type="dxa"/>
          </w:tcPr>
          <w:p w14:paraId="483B2FB8" w14:textId="77777777" w:rsidR="002B4B61" w:rsidRPr="00A85194" w:rsidRDefault="003538E2" w:rsidP="006010EA">
            <w:pPr>
              <w:pStyle w:val="Tabeller"/>
              <w:rPr>
                <w:color w:val="FF0000"/>
              </w:rPr>
            </w:pPr>
            <w:r w:rsidRPr="00B475E5">
              <w:rPr>
                <w:color w:val="D74E4E" w:themeColor="accent1"/>
              </w:rPr>
              <w:t>[E-postadresse]</w:t>
            </w:r>
            <w:r w:rsidRPr="00B475E5">
              <w:rPr>
                <w:color w:val="D74E4E" w:themeColor="accent1"/>
              </w:rPr>
              <w:br/>
              <w:t>[Telefonnummer]</w:t>
            </w:r>
          </w:p>
        </w:tc>
      </w:tr>
      <w:tr w:rsidR="00E018E2" w14:paraId="7EC8DD62" w14:textId="77777777" w:rsidTr="006010EA">
        <w:tc>
          <w:tcPr>
            <w:tcW w:w="3021" w:type="dxa"/>
          </w:tcPr>
          <w:p w14:paraId="729BC7A6" w14:textId="77777777" w:rsidR="002B4B61" w:rsidRPr="00A85194" w:rsidRDefault="003538E2" w:rsidP="006010EA">
            <w:pPr>
              <w:pStyle w:val="Tabeller"/>
              <w:rPr>
                <w:b/>
                <w:bCs/>
                <w:color w:val="FF0000"/>
              </w:rPr>
            </w:pPr>
            <w:r w:rsidRPr="00A85194">
              <w:rPr>
                <w:b/>
                <w:bCs/>
              </w:rPr>
              <w:t xml:space="preserve">Kontaktledd hos </w:t>
            </w:r>
            <w:r>
              <w:rPr>
                <w:b/>
                <w:bCs/>
              </w:rPr>
              <w:t>Kunden</w:t>
            </w:r>
            <w:r w:rsidRPr="00A85194">
              <w:rPr>
                <w:b/>
                <w:bCs/>
              </w:rPr>
              <w:t>:</w:t>
            </w:r>
          </w:p>
        </w:tc>
        <w:tc>
          <w:tcPr>
            <w:tcW w:w="3010" w:type="dxa"/>
          </w:tcPr>
          <w:p w14:paraId="5D4718B3" w14:textId="77777777" w:rsidR="002B4B61" w:rsidRPr="00A85194" w:rsidRDefault="003538E2" w:rsidP="006010EA">
            <w:pPr>
              <w:pStyle w:val="Tabeller"/>
              <w:rPr>
                <w:color w:val="FF0000"/>
              </w:rPr>
            </w:pPr>
            <w:r w:rsidRPr="00B475E5">
              <w:rPr>
                <w:color w:val="D74E4E" w:themeColor="accent1"/>
              </w:rPr>
              <w:t>[Navn]</w:t>
            </w:r>
          </w:p>
        </w:tc>
        <w:tc>
          <w:tcPr>
            <w:tcW w:w="3031" w:type="dxa"/>
          </w:tcPr>
          <w:p w14:paraId="0B8B6C5D" w14:textId="77777777" w:rsidR="002B4B61" w:rsidRPr="00A85194" w:rsidRDefault="003538E2" w:rsidP="006010EA">
            <w:pPr>
              <w:pStyle w:val="Tabeller"/>
              <w:rPr>
                <w:color w:val="FF0000"/>
              </w:rPr>
            </w:pPr>
            <w:r w:rsidRPr="00B475E5">
              <w:rPr>
                <w:color w:val="D74E4E" w:themeColor="accent1"/>
              </w:rPr>
              <w:t>[E-postadresse]</w:t>
            </w:r>
            <w:r w:rsidRPr="00B475E5">
              <w:rPr>
                <w:color w:val="D74E4E" w:themeColor="accent1"/>
              </w:rPr>
              <w:br/>
              <w:t>[Telefonnummer]</w:t>
            </w:r>
          </w:p>
        </w:tc>
      </w:tr>
    </w:tbl>
    <w:p w14:paraId="6F0D6AE1" w14:textId="22EC6BF5" w:rsidR="002B4B61" w:rsidRDefault="003538E2" w:rsidP="002F5B89">
      <w:bookmarkStart w:id="2" w:name="_Hlk162364142"/>
      <w:r w:rsidRPr="009027E3">
        <w:t>Hovedavtalen gjelder for kontaktpersoner og varsling dersom tabellen ikke er utfylt.</w:t>
      </w:r>
      <w:bookmarkEnd w:id="2"/>
    </w:p>
    <w:p w14:paraId="33A20ADE" w14:textId="6DE09F2D" w:rsidR="002F5B89" w:rsidRPr="00A85194" w:rsidRDefault="003538E2" w:rsidP="002F5B89">
      <w:pPr>
        <w:rPr>
          <w:b/>
          <w:bCs/>
        </w:rPr>
      </w:pPr>
      <w:r>
        <w:rPr>
          <w:b/>
          <w:bCs/>
        </w:rPr>
        <w:br/>
      </w:r>
      <w:r w:rsidRPr="00A85194">
        <w:rPr>
          <w:b/>
          <w:bCs/>
        </w:rPr>
        <w:t>3. NÆRMERE ANGIVELSE AV HVA DATABEHANDLERAVTALEN OMFATTER</w:t>
      </w:r>
    </w:p>
    <w:p w14:paraId="6A87AC41" w14:textId="77777777" w:rsidR="002F5B89" w:rsidRPr="00A85194" w:rsidRDefault="003538E2" w:rsidP="002F5B89">
      <w:pPr>
        <w:jc w:val="left"/>
        <w:rPr>
          <w:b/>
          <w:bCs/>
        </w:rPr>
      </w:pPr>
      <w:r w:rsidRPr="00A85194">
        <w:rPr>
          <w:b/>
          <w:bCs/>
        </w:rPr>
        <w:t xml:space="preserve">Databehandleren skal i henhold til Hovedavtalen levere: </w:t>
      </w:r>
    </w:p>
    <w:p w14:paraId="3426462B" w14:textId="55F8433D" w:rsidR="002F5B89" w:rsidRDefault="003538E2" w:rsidP="002F5B89">
      <w:pPr>
        <w:rPr>
          <w:color w:val="FF0000"/>
        </w:rPr>
      </w:pPr>
      <w:r w:rsidRPr="00A45DFF">
        <w:t xml:space="preserve">Hovedavtalen er kontrakten mellom Kunden og Leverandøren om levering av </w:t>
      </w:r>
      <w:r w:rsidRPr="00B475E5">
        <w:rPr>
          <w:color w:val="D74E4E" w:themeColor="accent1"/>
        </w:rPr>
        <w:t xml:space="preserve">[Navn på Hovedavtalen] </w:t>
      </w:r>
      <w:r w:rsidRPr="00A45DFF">
        <w:t>(</w:t>
      </w:r>
      <w:r>
        <w:t>SSA-</w:t>
      </w:r>
      <w:r w:rsidR="008420C7">
        <w:rPr>
          <w:color w:val="D74E4E" w:themeColor="accent1"/>
        </w:rPr>
        <w:t>L</w:t>
      </w:r>
      <w:r w:rsidRPr="00A45DFF">
        <w:t xml:space="preserve"> med </w:t>
      </w:r>
      <w:r w:rsidRPr="009027E3">
        <w:t xml:space="preserve">tilhørende bilag og senere </w:t>
      </w:r>
      <w:r w:rsidRPr="00A45DFF">
        <w:t xml:space="preserve">endringsavtaler), hvor Databehandleren skal levere: </w:t>
      </w:r>
      <w:r w:rsidRPr="00B475E5">
        <w:rPr>
          <w:color w:val="D74E4E" w:themeColor="accent1"/>
        </w:rPr>
        <w:t>[sett inn navn på ytelsene, f.eks. driftsytelser, vedlikehold og support] med tilhørende tjenester.</w:t>
      </w:r>
    </w:p>
    <w:p w14:paraId="73864989" w14:textId="07D99213" w:rsidR="002F5B89" w:rsidRPr="002F5B89" w:rsidRDefault="003538E2" w:rsidP="002F5B89">
      <w:pPr>
        <w:jc w:val="left"/>
        <w:rPr>
          <w:color w:val="FF0000"/>
        </w:rPr>
      </w:pPr>
      <w:r>
        <w:rPr>
          <w:b/>
          <w:bCs/>
        </w:rPr>
        <w:br/>
      </w:r>
      <w:r w:rsidRPr="00A85194">
        <w:rPr>
          <w:b/>
          <w:bCs/>
        </w:rPr>
        <w:t xml:space="preserve">Hvilke personopplysninger som behandles i henhold til </w:t>
      </w:r>
      <w:r w:rsidRPr="009027E3">
        <w:rPr>
          <w:b/>
          <w:bCs/>
        </w:rPr>
        <w:t>Hovedavtale</w:t>
      </w:r>
      <w:r w:rsidRPr="00A85194">
        <w:rPr>
          <w:b/>
          <w:bCs/>
        </w:rPr>
        <w:t>n:</w:t>
      </w:r>
      <w:r w:rsidRPr="00A85194">
        <w:rPr>
          <w:b/>
          <w:bCs/>
          <w:color w:val="FF0000"/>
        </w:rPr>
        <w:t xml:space="preserve"> </w:t>
      </w:r>
    </w:p>
    <w:p w14:paraId="01C00F60" w14:textId="77777777" w:rsidR="002F5B89" w:rsidRPr="00B475E5" w:rsidRDefault="003538E2" w:rsidP="002F5B89">
      <w:pPr>
        <w:rPr>
          <w:color w:val="D74E4E" w:themeColor="accent1"/>
        </w:rPr>
      </w:pPr>
      <w:r w:rsidRPr="00B475E5">
        <w:rPr>
          <w:color w:val="D74E4E" w:themeColor="accent1"/>
        </w:rPr>
        <w:t xml:space="preserve">Navn, mobilnummer, adresse, arbeidssted, epostadresse og lignende som Kunden eller Kundens brukere legger inn. Databehandler vil i forbindelse med oppfyllelse av sine forpliktelser etter Hovedavtalen ha tilgang til personopplysninger i Partenes systemer. Disse inkluderer brukerinformasjon som brukernavn og passord. Personopplysninger som blir hentet fra Kundens systemer, er fornavn, etternavn, epostadresse, telefonnummer </w:t>
      </w:r>
      <w:bookmarkStart w:id="3" w:name="_Hlk162362873"/>
      <w:r w:rsidRPr="00B475E5">
        <w:rPr>
          <w:color w:val="D74E4E" w:themeColor="accent1"/>
        </w:rPr>
        <w:t>og andre alminnelige personopplysninger om personer som kan identifiseres i Kundens løsninger som Leverandøren gis tilgang til</w:t>
      </w:r>
      <w:bookmarkStart w:id="4" w:name="_Hlk162363012"/>
      <w:bookmarkEnd w:id="3"/>
      <w:r w:rsidRPr="00B475E5">
        <w:rPr>
          <w:color w:val="D74E4E" w:themeColor="accent1"/>
        </w:rPr>
        <w:t>. Hvilke personopplysninger, f.eks. angivelse av særlige kategorier av personopplysninger som helseopplysninger eller biometriske data, kan beskrives nærmere i eget vedlegg til denne Databehandleravtalen eller på epost mellom Partenes oppgitte kontaktpersoner.</w:t>
      </w:r>
      <w:bookmarkEnd w:id="4"/>
    </w:p>
    <w:p w14:paraId="164DE5A1" w14:textId="77777777" w:rsidR="002F5B89" w:rsidRDefault="003538E2" w:rsidP="002F5B89">
      <w:pPr>
        <w:jc w:val="left"/>
        <w:rPr>
          <w:b/>
          <w:bCs/>
        </w:rPr>
      </w:pPr>
      <w:r>
        <w:rPr>
          <w:b/>
          <w:bCs/>
        </w:rPr>
        <w:br/>
      </w:r>
    </w:p>
    <w:p w14:paraId="51BC0B45" w14:textId="77777777" w:rsidR="002F5B89" w:rsidRDefault="002F5B89" w:rsidP="002F5B89">
      <w:pPr>
        <w:jc w:val="left"/>
        <w:rPr>
          <w:b/>
          <w:bCs/>
        </w:rPr>
      </w:pPr>
    </w:p>
    <w:p w14:paraId="0D46BEF9" w14:textId="456F166C" w:rsidR="002F5B89" w:rsidRDefault="003538E2" w:rsidP="002F5B89">
      <w:pPr>
        <w:jc w:val="left"/>
        <w:rPr>
          <w:b/>
          <w:bCs/>
        </w:rPr>
      </w:pPr>
      <w:r w:rsidRPr="00A85194">
        <w:rPr>
          <w:b/>
          <w:bCs/>
        </w:rPr>
        <w:lastRenderedPageBreak/>
        <w:t xml:space="preserve">Kategorier av registrerte: </w:t>
      </w:r>
    </w:p>
    <w:p w14:paraId="60E1AA80" w14:textId="77777777" w:rsidR="002F5B89" w:rsidRPr="00B475E5" w:rsidRDefault="003538E2" w:rsidP="002F5B89">
      <w:pPr>
        <w:rPr>
          <w:color w:val="D74E4E" w:themeColor="accent1"/>
        </w:rPr>
      </w:pPr>
      <w:r w:rsidRPr="00B475E5">
        <w:rPr>
          <w:color w:val="D74E4E" w:themeColor="accent1"/>
        </w:rPr>
        <w:t>Kundens egne ansatte, Kundens innleide personer, Kundens eiere og ledelse, kontaktpersoner tilknyttet Kundens leverandører eller kunder. Kundens øvrige kontraktsparter som benytter løsningen fra Leverandøren etter Hovedavtalen, samt andre sluttbrukere Kunden tilknytter Leverandørens tilbudte produkter eller tjenester. Kategorier av registrerte kan beskrives nærmere i eget vedlegg til denne Databehandleravtalen eller på epost mellom Partenes oppgitte kontaktpersoner.</w:t>
      </w:r>
    </w:p>
    <w:p w14:paraId="670C99AF" w14:textId="5292B2C9" w:rsidR="002F5B89" w:rsidRPr="00A85194" w:rsidRDefault="003538E2" w:rsidP="002F5B89">
      <w:pPr>
        <w:jc w:val="left"/>
        <w:rPr>
          <w:b/>
          <w:bCs/>
        </w:rPr>
      </w:pPr>
      <w:r>
        <w:rPr>
          <w:b/>
          <w:bCs/>
        </w:rPr>
        <w:br/>
      </w:r>
      <w:r w:rsidRPr="00A85194">
        <w:rPr>
          <w:b/>
          <w:bCs/>
        </w:rPr>
        <w:t xml:space="preserve">Hvilke behandlinger som omfattes av avtalen: </w:t>
      </w:r>
    </w:p>
    <w:p w14:paraId="5D8D3E94" w14:textId="77777777" w:rsidR="002F5B89" w:rsidRPr="00B475E5" w:rsidRDefault="003538E2" w:rsidP="002F5B89">
      <w:pPr>
        <w:rPr>
          <w:color w:val="D74E4E" w:themeColor="accent1"/>
        </w:rPr>
      </w:pPr>
      <w:r w:rsidRPr="00B475E5">
        <w:rPr>
          <w:color w:val="D74E4E" w:themeColor="accent1"/>
        </w:rPr>
        <w:t xml:space="preserve">Leverandørens behandlinger som er nødvendige for å oppfylle Leverandørens plikter etter Hovedavtalen. I tillegg omfattes behandlinger som er nødvendige for at Databehandleren oppfyller dets plikter og rettigheter etter denne Databehandleravtalen, </w:t>
      </w:r>
      <w:bookmarkStart w:id="5" w:name="_Hlk162363130"/>
      <w:r w:rsidRPr="00B475E5">
        <w:rPr>
          <w:color w:val="D74E4E" w:themeColor="accent1"/>
        </w:rPr>
        <w:t>instrukser fra Kunden</w:t>
      </w:r>
      <w:bookmarkEnd w:id="5"/>
      <w:r w:rsidRPr="00B475E5">
        <w:rPr>
          <w:color w:val="D74E4E" w:themeColor="accent1"/>
        </w:rPr>
        <w:t xml:space="preserve"> eller relevant lovgivning eller for å foreslå forbedringer av datasikkerheten for personopplysninger som behandles. </w:t>
      </w:r>
    </w:p>
    <w:p w14:paraId="24721FBB" w14:textId="3A6C0875" w:rsidR="002F5B89" w:rsidRPr="002F5B89" w:rsidRDefault="003538E2" w:rsidP="002F5B89">
      <w:pPr>
        <w:jc w:val="left"/>
        <w:rPr>
          <w:color w:val="FF0000"/>
        </w:rPr>
      </w:pPr>
      <w:r>
        <w:rPr>
          <w:color w:val="FF0000"/>
        </w:rPr>
        <w:br/>
      </w:r>
      <w:r w:rsidRPr="00A85194">
        <w:rPr>
          <w:b/>
          <w:bCs/>
        </w:rPr>
        <w:t>Nærmere om rammene for behandlingen:</w:t>
      </w:r>
    </w:p>
    <w:p w14:paraId="49380A0C" w14:textId="77777777" w:rsidR="002F5B89" w:rsidRDefault="003538E2" w:rsidP="002F5B89">
      <w:bookmarkStart w:id="6" w:name="_Hlk162363313"/>
      <w:r w:rsidRPr="009027E3">
        <w:t>Leverandøren med Leverandørens underleverandører</w:t>
      </w:r>
      <w:bookmarkEnd w:id="6"/>
      <w:r w:rsidRPr="009027E3">
        <w:t xml:space="preserve"> behandler </w:t>
      </w:r>
      <w:r w:rsidRPr="00A31C9D">
        <w:t>kun personopplysninger</w:t>
      </w:r>
      <w:r w:rsidRPr="00A85194">
        <w:rPr>
          <w:color w:val="FF0000"/>
        </w:rPr>
        <w:t xml:space="preserve"> </w:t>
      </w:r>
      <w:r w:rsidRPr="00B475E5">
        <w:rPr>
          <w:color w:val="D74E4E" w:themeColor="accent1"/>
        </w:rPr>
        <w:t>[i Norge med sikker lagring i land i EU/EØS].</w:t>
      </w:r>
      <w:r w:rsidRPr="00A85194">
        <w:rPr>
          <w:color w:val="FF0000"/>
        </w:rPr>
        <w:t xml:space="preserve"> </w:t>
      </w:r>
      <w:r w:rsidRPr="00A31C9D">
        <w:t>Dersom Databehandleren planlegger å overføre eller behandle personopplysninger utenfor EU/EØS, skal Databehandleren varsle Kunden før slik behandling starter og dokumentere at Databehandleren har inngått databehandleravtale med aktuell underleverandør som oppfyller de krav som stilles for slik overføring/behandling samt at sikkerheten for slik behandling oppfyller kravene i GDPR art. 32.</w:t>
      </w:r>
    </w:p>
    <w:p w14:paraId="05E64248" w14:textId="77777777" w:rsidR="002F5B89" w:rsidRPr="00A85194" w:rsidRDefault="003538E2" w:rsidP="002F5B89">
      <w:pPr>
        <w:jc w:val="left"/>
        <w:rPr>
          <w:b/>
          <w:bCs/>
        </w:rPr>
      </w:pPr>
      <w:r w:rsidRPr="00A85194">
        <w:br/>
      </w:r>
      <w:r w:rsidRPr="00A85194">
        <w:rPr>
          <w:b/>
          <w:bCs/>
        </w:rPr>
        <w:t>Oversikt over instrukser fra Behandlingsansvarlig:</w:t>
      </w:r>
    </w:p>
    <w:p w14:paraId="6D89886A" w14:textId="77777777" w:rsidR="002F5B89" w:rsidRDefault="003538E2" w:rsidP="002F5B89">
      <w:r w:rsidRPr="00A85194">
        <w:t xml:space="preserve">Databehandleren og enhver person som handler for Databehandleren som har tilgang til personopplysninger, skal behandle nevnte opplysninger bare etter dokumentert instruks fra Behandlingsansvarlig. </w:t>
      </w:r>
    </w:p>
    <w:p w14:paraId="74A50EEC" w14:textId="799AF7AA" w:rsidR="002F5B89" w:rsidRPr="00A85194" w:rsidRDefault="003538E2" w:rsidP="002F5B89">
      <w:r w:rsidRPr="00A85194">
        <w:t xml:space="preserve">Databehandleravtalen anses som slike dokumenterte instrukser. </w:t>
      </w:r>
      <w:r w:rsidRPr="009027E3">
        <w:t xml:space="preserve">Epost fra Behandlingsansvarlig til Databehandleren om hvordan personopplysninger skal behandles, anses </w:t>
      </w:r>
      <w:r w:rsidRPr="00A85194">
        <w:t>som slike dokumenterte instrukser.</w:t>
      </w:r>
    </w:p>
    <w:p w14:paraId="486EC842" w14:textId="77777777" w:rsidR="002F5B89" w:rsidRPr="00B475E5" w:rsidRDefault="003538E2" w:rsidP="002F5B89">
      <w:pPr>
        <w:rPr>
          <w:color w:val="D74E4E" w:themeColor="accent1"/>
        </w:rPr>
      </w:pPr>
      <w:r w:rsidRPr="00B475E5">
        <w:rPr>
          <w:color w:val="D74E4E" w:themeColor="accent1"/>
        </w:rPr>
        <w:t>I tillegg omfattes følgende instrukser: [sett inn eller stryk denne setningen i rødt.]</w:t>
      </w:r>
    </w:p>
    <w:p w14:paraId="0BA9D982" w14:textId="5D056D88" w:rsidR="002F5B89" w:rsidRPr="00B475E5" w:rsidRDefault="003538E2" w:rsidP="002F5B89">
      <w:pPr>
        <w:rPr>
          <w:color w:val="D74E4E" w:themeColor="accent1"/>
        </w:rPr>
      </w:pPr>
      <w:r w:rsidRPr="00B475E5">
        <w:rPr>
          <w:color w:val="D74E4E" w:themeColor="accent1"/>
        </w:rPr>
        <w:t>Databehandleren skal tilføye Behandlingsansvarlig som begunstiget tredjepart i sin avtale med underdatabehandlere [rams opp eventuelle spesifikke underdatabehandlere denne plikten skal gjelde for hvis det kun er relevant for noen] for det tilfelle at dersom Databehandler går konkurs kan Behandlingsansvarlig tiltre og gjøre gjeldende Databehandlerens rettigheter overfor underdatabehandleren slik at Behandlingsansvarlig kan instruere underdatabehandleren om å slette eller tilbakelevere personopplysningene.</w:t>
      </w:r>
    </w:p>
    <w:p w14:paraId="31EF1A0C" w14:textId="77777777" w:rsidR="002F5B89" w:rsidRPr="009027E3" w:rsidRDefault="003538E2" w:rsidP="002F5B89">
      <w:r w:rsidRPr="009027E3">
        <w:t>Innebygd personvern (</w:t>
      </w:r>
      <w:r w:rsidRPr="009027E3">
        <w:rPr>
          <w:i/>
          <w:iCs/>
        </w:rPr>
        <w:t>privacy by design</w:t>
      </w:r>
      <w:r w:rsidRPr="009027E3">
        <w:t xml:space="preserve"> og </w:t>
      </w:r>
      <w:r w:rsidRPr="009027E3">
        <w:rPr>
          <w:i/>
          <w:iCs/>
        </w:rPr>
        <w:t>privacy by default</w:t>
      </w:r>
      <w:r w:rsidRPr="009027E3">
        <w:t xml:space="preserve">) skal være en grunnleggende del av Databehandlerens behandling av personopplysninger og alle tjenester Databehandler leverer til Behandlingsansvarlig. Databehandler skal sørge for, og kunne dokumentere, at Databehandler </w:t>
      </w:r>
      <w:r w:rsidRPr="009027E3">
        <w:lastRenderedPageBreak/>
        <w:t>med valgte underleverandører så langt det er mulig etterlever grunnleggende prinsipper om innebygd personvern. Det samme gjelder for alle underleverandører Databehandleren har i den grad slike systemer kan behandle personopplysninger som Behandlingsansvarlig er behandlings</w:t>
      </w:r>
      <w:r>
        <w:t>-</w:t>
      </w:r>
      <w:r w:rsidRPr="009027E3">
        <w:t>ansvarlig for.</w:t>
      </w:r>
    </w:p>
    <w:p w14:paraId="7FD95F83" w14:textId="51322C22" w:rsidR="003C2B1F" w:rsidRPr="003C2B1F" w:rsidRDefault="003538E2" w:rsidP="002F5B89">
      <w:pPr>
        <w:jc w:val="left"/>
        <w:rPr>
          <w:b/>
          <w:bCs/>
        </w:rPr>
      </w:pPr>
      <w:r>
        <w:rPr>
          <w:b/>
          <w:bCs/>
        </w:rPr>
        <w:br/>
      </w:r>
      <w:r w:rsidRPr="00A85194">
        <w:rPr>
          <w:b/>
          <w:bCs/>
        </w:rPr>
        <w:t>4. LISTE OVER UNDERLEVERANDØRER LEVERANDØREN HAR TILSVARENDE DATABEHANDLERAVTALE</w:t>
      </w:r>
      <w:r w:rsidRPr="00A85194">
        <w:t xml:space="preserve"> </w:t>
      </w:r>
      <w:r w:rsidRPr="00A85194">
        <w:rPr>
          <w:b/>
          <w:bCs/>
        </w:rPr>
        <w:t>MED</w:t>
      </w:r>
    </w:p>
    <w:tbl>
      <w:tblPr>
        <w:tblStyle w:val="Rutenettabelllys"/>
        <w:tblW w:w="0" w:type="auto"/>
        <w:tblLayout w:type="fixed"/>
        <w:tblLook w:val="04A0" w:firstRow="1" w:lastRow="0" w:firstColumn="1" w:lastColumn="0" w:noHBand="0" w:noVBand="1"/>
      </w:tblPr>
      <w:tblGrid>
        <w:gridCol w:w="1696"/>
        <w:gridCol w:w="1276"/>
        <w:gridCol w:w="2268"/>
        <w:gridCol w:w="1985"/>
        <w:gridCol w:w="1837"/>
      </w:tblGrid>
      <w:tr w:rsidR="00E018E2" w14:paraId="3A466099" w14:textId="77777777" w:rsidTr="006010EA">
        <w:tc>
          <w:tcPr>
            <w:tcW w:w="1696" w:type="dxa"/>
          </w:tcPr>
          <w:p w14:paraId="629D52CE" w14:textId="77777777" w:rsidR="002F5B89" w:rsidRPr="00A85194" w:rsidRDefault="003538E2" w:rsidP="006010EA">
            <w:pPr>
              <w:pStyle w:val="Tabeller"/>
              <w:rPr>
                <w:b/>
                <w:bCs/>
              </w:rPr>
            </w:pPr>
            <w:r>
              <w:rPr>
                <w:b/>
                <w:bCs/>
              </w:rPr>
              <w:t>Under-leverandørens juridiske navn:</w:t>
            </w:r>
          </w:p>
        </w:tc>
        <w:tc>
          <w:tcPr>
            <w:tcW w:w="1276" w:type="dxa"/>
          </w:tcPr>
          <w:p w14:paraId="487E8D2A" w14:textId="77777777" w:rsidR="002F5B89" w:rsidRPr="00A85194" w:rsidRDefault="003538E2" w:rsidP="006010EA">
            <w:pPr>
              <w:pStyle w:val="Tabeller"/>
              <w:rPr>
                <w:b/>
                <w:bCs/>
              </w:rPr>
            </w:pPr>
            <w:r>
              <w:rPr>
                <w:b/>
                <w:bCs/>
              </w:rPr>
              <w:t>Angivelse av land/ område:</w:t>
            </w:r>
          </w:p>
        </w:tc>
        <w:tc>
          <w:tcPr>
            <w:tcW w:w="2268" w:type="dxa"/>
          </w:tcPr>
          <w:p w14:paraId="39FA666A" w14:textId="77777777" w:rsidR="002F5B89" w:rsidRPr="00A85194" w:rsidRDefault="003538E2" w:rsidP="006010EA">
            <w:pPr>
              <w:pStyle w:val="Tabeller"/>
              <w:rPr>
                <w:b/>
                <w:bCs/>
              </w:rPr>
            </w:pPr>
            <w:r>
              <w:rPr>
                <w:b/>
                <w:bCs/>
              </w:rPr>
              <w:t>Angivelse av leverte ytelser og hvilke personopplysninger som behandles:</w:t>
            </w:r>
          </w:p>
        </w:tc>
        <w:tc>
          <w:tcPr>
            <w:tcW w:w="1985" w:type="dxa"/>
          </w:tcPr>
          <w:p w14:paraId="5637C866" w14:textId="77777777" w:rsidR="002F5B89" w:rsidRPr="00A85194" w:rsidRDefault="003538E2" w:rsidP="006010EA">
            <w:pPr>
              <w:pStyle w:val="Tabeller"/>
              <w:rPr>
                <w:b/>
                <w:bCs/>
              </w:rPr>
            </w:pPr>
            <w:r w:rsidRPr="00A85194">
              <w:rPr>
                <w:b/>
                <w:bCs/>
              </w:rPr>
              <w:t>Nettsted</w:t>
            </w:r>
            <w:r>
              <w:rPr>
                <w:b/>
                <w:bCs/>
              </w:rPr>
              <w:t xml:space="preserve"> (URL):</w:t>
            </w:r>
          </w:p>
        </w:tc>
        <w:tc>
          <w:tcPr>
            <w:tcW w:w="1837" w:type="dxa"/>
          </w:tcPr>
          <w:p w14:paraId="350FCD5E" w14:textId="77777777" w:rsidR="002F5B89" w:rsidRPr="00A85194" w:rsidRDefault="003538E2" w:rsidP="006010EA">
            <w:pPr>
              <w:pStyle w:val="Tabeller"/>
              <w:rPr>
                <w:b/>
                <w:bCs/>
              </w:rPr>
            </w:pPr>
            <w:r w:rsidRPr="00A85194">
              <w:rPr>
                <w:b/>
                <w:bCs/>
              </w:rPr>
              <w:t>Databehandleravtale inngått med slik under</w:t>
            </w:r>
            <w:r>
              <w:rPr>
                <w:b/>
                <w:bCs/>
              </w:rPr>
              <w:t>-</w:t>
            </w:r>
            <w:r w:rsidRPr="00A85194">
              <w:rPr>
                <w:b/>
                <w:bCs/>
              </w:rPr>
              <w:t>leverandør</w:t>
            </w:r>
            <w:r>
              <w:rPr>
                <w:b/>
                <w:bCs/>
              </w:rPr>
              <w:t>:</w:t>
            </w:r>
          </w:p>
        </w:tc>
      </w:tr>
      <w:tr w:rsidR="00E018E2" w14:paraId="6060A799" w14:textId="77777777" w:rsidTr="006010EA">
        <w:tc>
          <w:tcPr>
            <w:tcW w:w="1696" w:type="dxa"/>
          </w:tcPr>
          <w:p w14:paraId="38F49211" w14:textId="77777777" w:rsidR="002F5B89" w:rsidRPr="00A85194" w:rsidRDefault="003538E2" w:rsidP="006010EA">
            <w:pPr>
              <w:pStyle w:val="Tabeller"/>
              <w:rPr>
                <w:color w:val="FF0000"/>
              </w:rPr>
            </w:pPr>
            <w:r w:rsidRPr="00B475E5">
              <w:rPr>
                <w:color w:val="D74E4E" w:themeColor="accent1"/>
              </w:rPr>
              <w:t>[sett inn navn]</w:t>
            </w:r>
          </w:p>
        </w:tc>
        <w:tc>
          <w:tcPr>
            <w:tcW w:w="1276" w:type="dxa"/>
          </w:tcPr>
          <w:p w14:paraId="199470C4" w14:textId="77777777" w:rsidR="002F5B89" w:rsidRPr="00A85194" w:rsidRDefault="003538E2" w:rsidP="006010EA">
            <w:pPr>
              <w:pStyle w:val="Tabeller"/>
              <w:rPr>
                <w:color w:val="FF0000"/>
              </w:rPr>
            </w:pPr>
            <w:r w:rsidRPr="00B475E5">
              <w:rPr>
                <w:color w:val="D74E4E" w:themeColor="accent1"/>
              </w:rPr>
              <w:t>[sett inn land/ område]</w:t>
            </w:r>
          </w:p>
        </w:tc>
        <w:tc>
          <w:tcPr>
            <w:tcW w:w="2268" w:type="dxa"/>
          </w:tcPr>
          <w:p w14:paraId="6EB6D9D4" w14:textId="77777777" w:rsidR="002F5B89" w:rsidRPr="00A85194" w:rsidRDefault="003538E2" w:rsidP="006010EA">
            <w:pPr>
              <w:pStyle w:val="Tabeller"/>
              <w:rPr>
                <w:color w:val="FF0000"/>
              </w:rPr>
            </w:pPr>
            <w:r w:rsidRPr="00B475E5">
              <w:rPr>
                <w:color w:val="D74E4E" w:themeColor="accent1"/>
              </w:rPr>
              <w:t>[sett inn en angivelse av under-leverandørens leverte ytelser og hvilke personopplysninger som behandles]</w:t>
            </w:r>
          </w:p>
        </w:tc>
        <w:tc>
          <w:tcPr>
            <w:tcW w:w="1985" w:type="dxa"/>
          </w:tcPr>
          <w:p w14:paraId="77CF96EB" w14:textId="77777777" w:rsidR="002F5B89" w:rsidRPr="00A85194" w:rsidRDefault="003538E2" w:rsidP="006010EA">
            <w:pPr>
              <w:pStyle w:val="Tabeller"/>
              <w:rPr>
                <w:color w:val="FF0000"/>
              </w:rPr>
            </w:pPr>
            <w:r w:rsidRPr="00B475E5">
              <w:rPr>
                <w:color w:val="D74E4E" w:themeColor="accent1"/>
              </w:rPr>
              <w:t>[sett inn url – enten til underleverandør eller til underleverandørs nettside som beskriver slik underdata-behandlers informasjons-sikkerhet som er relevant for det som skal leveres]</w:t>
            </w:r>
          </w:p>
        </w:tc>
        <w:tc>
          <w:tcPr>
            <w:tcW w:w="1837" w:type="dxa"/>
          </w:tcPr>
          <w:p w14:paraId="71DDADC7" w14:textId="77777777" w:rsidR="002F5B89" w:rsidRPr="00A85194" w:rsidRDefault="003538E2" w:rsidP="006010EA">
            <w:pPr>
              <w:pStyle w:val="Tabeller"/>
              <w:rPr>
                <w:color w:val="FF0000"/>
              </w:rPr>
            </w:pPr>
            <w:r w:rsidRPr="00B475E5">
              <w:rPr>
                <w:color w:val="D74E4E" w:themeColor="accent1"/>
              </w:rPr>
              <w:t>[Leverandør må svare Ja, og helst oppgi dato for når slik avtale ble inngått]</w:t>
            </w:r>
          </w:p>
        </w:tc>
      </w:tr>
      <w:tr w:rsidR="00E018E2" w14:paraId="3C5DD301" w14:textId="77777777" w:rsidTr="006010EA">
        <w:tc>
          <w:tcPr>
            <w:tcW w:w="1696" w:type="dxa"/>
          </w:tcPr>
          <w:p w14:paraId="770A7F9B" w14:textId="77777777" w:rsidR="002F5B89" w:rsidRPr="00A85194" w:rsidRDefault="002F5B89" w:rsidP="006010EA">
            <w:pPr>
              <w:pStyle w:val="Tabeller"/>
            </w:pPr>
          </w:p>
        </w:tc>
        <w:tc>
          <w:tcPr>
            <w:tcW w:w="1276" w:type="dxa"/>
          </w:tcPr>
          <w:p w14:paraId="68CE5425" w14:textId="77777777" w:rsidR="002F5B89" w:rsidRPr="00A85194" w:rsidRDefault="002F5B89" w:rsidP="006010EA">
            <w:pPr>
              <w:pStyle w:val="Tabeller"/>
            </w:pPr>
          </w:p>
        </w:tc>
        <w:tc>
          <w:tcPr>
            <w:tcW w:w="2268" w:type="dxa"/>
          </w:tcPr>
          <w:p w14:paraId="4E7EEC94" w14:textId="77777777" w:rsidR="002F5B89" w:rsidRPr="00A85194" w:rsidRDefault="002F5B89" w:rsidP="006010EA">
            <w:pPr>
              <w:pStyle w:val="Tabeller"/>
            </w:pPr>
          </w:p>
        </w:tc>
        <w:tc>
          <w:tcPr>
            <w:tcW w:w="1985" w:type="dxa"/>
          </w:tcPr>
          <w:p w14:paraId="7646BB22" w14:textId="77777777" w:rsidR="002F5B89" w:rsidRPr="00A85194" w:rsidRDefault="002F5B89" w:rsidP="006010EA">
            <w:pPr>
              <w:pStyle w:val="Tabeller"/>
            </w:pPr>
          </w:p>
        </w:tc>
        <w:tc>
          <w:tcPr>
            <w:tcW w:w="1837" w:type="dxa"/>
          </w:tcPr>
          <w:p w14:paraId="12861199" w14:textId="77777777" w:rsidR="002F5B89" w:rsidRPr="00A85194" w:rsidRDefault="002F5B89" w:rsidP="006010EA">
            <w:pPr>
              <w:pStyle w:val="Tabeller"/>
            </w:pPr>
          </w:p>
        </w:tc>
      </w:tr>
      <w:tr w:rsidR="00E018E2" w14:paraId="771F9BFF" w14:textId="77777777" w:rsidTr="006010EA">
        <w:tc>
          <w:tcPr>
            <w:tcW w:w="1696" w:type="dxa"/>
          </w:tcPr>
          <w:p w14:paraId="76749E95" w14:textId="77777777" w:rsidR="002F5B89" w:rsidRPr="00A85194" w:rsidRDefault="002F5B89" w:rsidP="006010EA">
            <w:pPr>
              <w:pStyle w:val="Tabeller"/>
            </w:pPr>
          </w:p>
        </w:tc>
        <w:tc>
          <w:tcPr>
            <w:tcW w:w="1276" w:type="dxa"/>
          </w:tcPr>
          <w:p w14:paraId="72F4B66F" w14:textId="77777777" w:rsidR="002F5B89" w:rsidRPr="00A85194" w:rsidRDefault="002F5B89" w:rsidP="006010EA">
            <w:pPr>
              <w:pStyle w:val="Tabeller"/>
            </w:pPr>
          </w:p>
        </w:tc>
        <w:tc>
          <w:tcPr>
            <w:tcW w:w="2268" w:type="dxa"/>
          </w:tcPr>
          <w:p w14:paraId="3107A75A" w14:textId="77777777" w:rsidR="002F5B89" w:rsidRPr="00A85194" w:rsidRDefault="002F5B89" w:rsidP="006010EA">
            <w:pPr>
              <w:pStyle w:val="Tabeller"/>
            </w:pPr>
          </w:p>
        </w:tc>
        <w:tc>
          <w:tcPr>
            <w:tcW w:w="1985" w:type="dxa"/>
          </w:tcPr>
          <w:p w14:paraId="0DABF83F" w14:textId="77777777" w:rsidR="002F5B89" w:rsidRPr="00A85194" w:rsidRDefault="002F5B89" w:rsidP="006010EA">
            <w:pPr>
              <w:pStyle w:val="Tabeller"/>
            </w:pPr>
          </w:p>
        </w:tc>
        <w:tc>
          <w:tcPr>
            <w:tcW w:w="1837" w:type="dxa"/>
          </w:tcPr>
          <w:p w14:paraId="195F467B" w14:textId="77777777" w:rsidR="002F5B89" w:rsidRPr="00A85194" w:rsidRDefault="002F5B89" w:rsidP="006010EA">
            <w:pPr>
              <w:pStyle w:val="Tabeller"/>
            </w:pPr>
          </w:p>
        </w:tc>
      </w:tr>
      <w:tr w:rsidR="00E018E2" w14:paraId="7B2504A7" w14:textId="77777777" w:rsidTr="006010EA">
        <w:tc>
          <w:tcPr>
            <w:tcW w:w="1696" w:type="dxa"/>
          </w:tcPr>
          <w:p w14:paraId="12B07223" w14:textId="77777777" w:rsidR="002F5B89" w:rsidRPr="00A85194" w:rsidRDefault="002F5B89" w:rsidP="006010EA">
            <w:pPr>
              <w:pStyle w:val="Tabeller"/>
            </w:pPr>
          </w:p>
        </w:tc>
        <w:tc>
          <w:tcPr>
            <w:tcW w:w="1276" w:type="dxa"/>
          </w:tcPr>
          <w:p w14:paraId="16175CCB" w14:textId="77777777" w:rsidR="002F5B89" w:rsidRPr="00A85194" w:rsidRDefault="002F5B89" w:rsidP="006010EA">
            <w:pPr>
              <w:pStyle w:val="Tabeller"/>
            </w:pPr>
          </w:p>
        </w:tc>
        <w:tc>
          <w:tcPr>
            <w:tcW w:w="2268" w:type="dxa"/>
          </w:tcPr>
          <w:p w14:paraId="194F9471" w14:textId="77777777" w:rsidR="002F5B89" w:rsidRPr="00A85194" w:rsidRDefault="002F5B89" w:rsidP="006010EA">
            <w:pPr>
              <w:pStyle w:val="Tabeller"/>
            </w:pPr>
          </w:p>
        </w:tc>
        <w:tc>
          <w:tcPr>
            <w:tcW w:w="1985" w:type="dxa"/>
          </w:tcPr>
          <w:p w14:paraId="1CFE6B79" w14:textId="77777777" w:rsidR="002F5B89" w:rsidRPr="00A85194" w:rsidRDefault="002F5B89" w:rsidP="006010EA">
            <w:pPr>
              <w:pStyle w:val="Tabeller"/>
            </w:pPr>
          </w:p>
        </w:tc>
        <w:tc>
          <w:tcPr>
            <w:tcW w:w="1837" w:type="dxa"/>
          </w:tcPr>
          <w:p w14:paraId="676DD22D" w14:textId="77777777" w:rsidR="002F5B89" w:rsidRPr="00A85194" w:rsidRDefault="002F5B89" w:rsidP="006010EA">
            <w:pPr>
              <w:pStyle w:val="Tabeller"/>
            </w:pPr>
          </w:p>
        </w:tc>
      </w:tr>
    </w:tbl>
    <w:p w14:paraId="69CAC591" w14:textId="77777777" w:rsidR="002F5B89" w:rsidRDefault="002F5B89" w:rsidP="0025748F">
      <w:pPr>
        <w:jc w:val="left"/>
      </w:pPr>
    </w:p>
    <w:p w14:paraId="4AD4F7D9" w14:textId="77777777" w:rsidR="002F5B89" w:rsidRDefault="002F5B89" w:rsidP="0025748F">
      <w:pPr>
        <w:jc w:val="left"/>
      </w:pPr>
    </w:p>
    <w:p w14:paraId="792CC3EA" w14:textId="77777777" w:rsidR="002F5B89" w:rsidRDefault="002F5B89" w:rsidP="0025748F">
      <w:pPr>
        <w:jc w:val="left"/>
      </w:pPr>
    </w:p>
    <w:p w14:paraId="4A91F859" w14:textId="77777777" w:rsidR="002F5B89" w:rsidRDefault="002F5B89" w:rsidP="0025748F">
      <w:pPr>
        <w:jc w:val="left"/>
      </w:pPr>
    </w:p>
    <w:p w14:paraId="2F3F7399" w14:textId="77777777" w:rsidR="002F5B89" w:rsidRDefault="002F5B89" w:rsidP="0025748F">
      <w:pPr>
        <w:jc w:val="left"/>
      </w:pPr>
    </w:p>
    <w:p w14:paraId="56CFF9A7" w14:textId="77777777" w:rsidR="003C2B1F" w:rsidRDefault="003C2B1F" w:rsidP="0025748F">
      <w:pPr>
        <w:jc w:val="left"/>
      </w:pPr>
    </w:p>
    <w:p w14:paraId="134D81E0" w14:textId="77777777" w:rsidR="003C2B1F" w:rsidRDefault="003C2B1F" w:rsidP="0025748F">
      <w:pPr>
        <w:jc w:val="left"/>
      </w:pPr>
    </w:p>
    <w:p w14:paraId="782899FE" w14:textId="77777777" w:rsidR="003C2B1F" w:rsidRDefault="003C2B1F" w:rsidP="0025748F">
      <w:pPr>
        <w:jc w:val="left"/>
      </w:pPr>
    </w:p>
    <w:p w14:paraId="096DE4A9" w14:textId="77777777" w:rsidR="003C2B1F" w:rsidRDefault="003C2B1F" w:rsidP="0025748F">
      <w:pPr>
        <w:jc w:val="left"/>
      </w:pPr>
    </w:p>
    <w:p w14:paraId="3FE920EB" w14:textId="77777777" w:rsidR="003C2B1F" w:rsidRDefault="003C2B1F" w:rsidP="0025748F">
      <w:pPr>
        <w:jc w:val="left"/>
      </w:pPr>
    </w:p>
    <w:p w14:paraId="49818D5E" w14:textId="77777777" w:rsidR="003C2B1F" w:rsidRDefault="003C2B1F" w:rsidP="0025748F">
      <w:pPr>
        <w:jc w:val="left"/>
      </w:pPr>
    </w:p>
    <w:p w14:paraId="0211516C" w14:textId="77777777" w:rsidR="002F5B89" w:rsidRDefault="002F5B89" w:rsidP="0025748F">
      <w:pPr>
        <w:jc w:val="left"/>
      </w:pPr>
    </w:p>
    <w:p w14:paraId="781BB812" w14:textId="77777777" w:rsidR="002F5B89" w:rsidRPr="00A85194" w:rsidRDefault="003538E2" w:rsidP="002F5B89">
      <w:pPr>
        <w:pStyle w:val="Overskrift3"/>
      </w:pPr>
      <w:r>
        <w:lastRenderedPageBreak/>
        <w:t xml:space="preserve">Vedlegg 2: </w:t>
      </w:r>
      <w:r w:rsidRPr="00A85194">
        <w:t xml:space="preserve">Databehandlers generelle </w:t>
      </w:r>
      <w:r>
        <w:t>informasjons</w:t>
      </w:r>
      <w:r w:rsidRPr="00A85194">
        <w:t xml:space="preserve">sikkerhet </w:t>
      </w:r>
    </w:p>
    <w:p w14:paraId="5A717E3A" w14:textId="77777777" w:rsidR="002F5B89" w:rsidRPr="00873EA3" w:rsidRDefault="003538E2" w:rsidP="002F5B89">
      <w:r w:rsidRPr="00873EA3">
        <w:t>Databehandleren garanterer at egnede tekniske og organisatoriske sikkerhetstiltak til enhver tid er på plass for å sikre tilfredsstillende informasjonssikkerhet slik at personopplysninger beskyttes mot ulovlig eller ufrivillig destruksjon, tap, skade, endring og uautorisert tilgang. Dette gjelder særlig hvor behandlingen involverer overføring av data over et nettverk og for all annen ulovlige former for overføring av data.</w:t>
      </w:r>
    </w:p>
    <w:p w14:paraId="763BAE4F" w14:textId="77777777" w:rsidR="002F5B89" w:rsidRPr="00B475E5" w:rsidRDefault="003538E2" w:rsidP="002F5B89">
      <w:pPr>
        <w:rPr>
          <w:color w:val="D74E4E" w:themeColor="accent1"/>
        </w:rPr>
      </w:pPr>
      <w:bookmarkStart w:id="7" w:name="_Hlk162351258"/>
      <w:r w:rsidRPr="00873EA3">
        <w:t>Slike tekniske og organisatoriske sikkerhetstiltak inkluderer, men er ikke begrenset til:</w:t>
      </w:r>
      <w:bookmarkEnd w:id="7"/>
      <w:r w:rsidRPr="00873EA3">
        <w:t xml:space="preserve"> </w:t>
      </w:r>
      <w:r w:rsidRPr="00B475E5">
        <w:rPr>
          <w:color w:val="D74E4E" w:themeColor="accent1"/>
        </w:rPr>
        <w:t>Fysisk adgangskontroll, digital adgangskontroll som passordbeskyttelse, tilgangskontroll, overførings-kontroll, begrensning av tilgjengelighet.</w:t>
      </w:r>
    </w:p>
    <w:p w14:paraId="59AC8744" w14:textId="1756CD69" w:rsidR="002F5B89" w:rsidRPr="00B475E5" w:rsidRDefault="003538E2" w:rsidP="002F5B89">
      <w:pPr>
        <w:rPr>
          <w:color w:val="D74E4E" w:themeColor="accent1"/>
        </w:rPr>
      </w:pPr>
      <w:r w:rsidRPr="00B475E5">
        <w:rPr>
          <w:color w:val="D74E4E" w:themeColor="accent1"/>
        </w:rPr>
        <w:t xml:space="preserve">Se også Leverandørens personvernerklæring tilgjengelig på [sett inn url]. </w:t>
      </w:r>
    </w:p>
    <w:p w14:paraId="621704E5" w14:textId="77777777" w:rsidR="002F5B89" w:rsidRPr="00B475E5" w:rsidRDefault="003538E2" w:rsidP="002F5B89">
      <w:pPr>
        <w:rPr>
          <w:color w:val="D74E4E" w:themeColor="accent1"/>
        </w:rPr>
      </w:pPr>
      <w:r w:rsidRPr="009027E3">
        <w:t xml:space="preserve">For mer detaljert informasjon om de nyeste tekniske og organisatoriske sikkerhetstiltak, se </w:t>
      </w:r>
      <w:r w:rsidRPr="00B475E5">
        <w:rPr>
          <w:color w:val="D74E4E" w:themeColor="accent1"/>
        </w:rPr>
        <w:t>[sett inn url eller henvisning til sikkerhetsdokument eller annen beskrivelse av Leverandørens informasjonssikkerhet relevant for de løsningene hvor Kundens personopplysninger behandles, f.eks. Leverandørens svar på Kundens krav til informasjonssikkerhet i Hovedavtalen].</w:t>
      </w:r>
    </w:p>
    <w:p w14:paraId="344FE548" w14:textId="77777777" w:rsidR="002F5B89" w:rsidRPr="0025748F" w:rsidRDefault="002F5B89" w:rsidP="0025748F">
      <w:pPr>
        <w:jc w:val="left"/>
      </w:pPr>
    </w:p>
    <w:sectPr w:rsidR="002F5B89" w:rsidRPr="0025748F" w:rsidSect="0055388D">
      <w:headerReference w:type="even" r:id="rId13"/>
      <w:headerReference w:type="default" r:id="rId14"/>
      <w:footerReference w:type="even" r:id="rId15"/>
      <w:footerReference w:type="default" r:id="rId16"/>
      <w:headerReference w:type="first" r:id="rId17"/>
      <w:footerReference w:type="first" r:id="rId18"/>
      <w:pgSz w:w="11906" w:h="16838"/>
      <w:pgMar w:top="1928" w:right="1418" w:bottom="1418" w:left="1418" w:header="709" w:footer="28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8A5E15" w14:textId="77777777" w:rsidR="00FF71F6" w:rsidRDefault="00FF71F6" w:rsidP="00186E6B">
      <w:r>
        <w:separator/>
      </w:r>
    </w:p>
    <w:p w14:paraId="714825D7" w14:textId="77777777" w:rsidR="00FF71F6" w:rsidRDefault="00FF71F6" w:rsidP="00186E6B"/>
    <w:p w14:paraId="77E09D9E" w14:textId="77777777" w:rsidR="00FF71F6" w:rsidRDefault="00FF71F6" w:rsidP="00186E6B"/>
    <w:p w14:paraId="7F0BA19E" w14:textId="77777777" w:rsidR="00FF71F6" w:rsidRDefault="00FF71F6" w:rsidP="00186E6B"/>
  </w:endnote>
  <w:endnote w:type="continuationSeparator" w:id="0">
    <w:p w14:paraId="5DBBAC59" w14:textId="77777777" w:rsidR="00FF71F6" w:rsidRDefault="00FF71F6" w:rsidP="00186E6B">
      <w:r>
        <w:continuationSeparator/>
      </w:r>
    </w:p>
    <w:p w14:paraId="03CFADAC" w14:textId="77777777" w:rsidR="00FF71F6" w:rsidRDefault="00FF71F6" w:rsidP="00186E6B"/>
    <w:p w14:paraId="51466312" w14:textId="77777777" w:rsidR="00FF71F6" w:rsidRDefault="00FF71F6" w:rsidP="00186E6B"/>
    <w:p w14:paraId="14537D3D" w14:textId="77777777" w:rsidR="00FF71F6" w:rsidRDefault="00FF71F6" w:rsidP="00186E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 Sans">
    <w:panose1 w:val="020B0606030504020204"/>
    <w:charset w:val="00"/>
    <w:family w:val="swiss"/>
    <w:pitch w:val="variable"/>
    <w:sig w:usb0="E00002EF" w:usb1="4000205B" w:usb2="00000028" w:usb3="00000000" w:csb0="0000019F" w:csb1="00000000"/>
    <w:embedRegular r:id="rId1" w:fontKey="{1C29503B-F5D0-4EAF-B6A2-7DC85B428843}"/>
    <w:embedBold r:id="rId2" w:fontKey="{4C95E1CB-FA33-4D1D-B9E6-8C6D4E3FFDF9}"/>
    <w:embedItalic r:id="rId3" w:fontKey="{7D662BE6-DE3C-4FD7-964F-6E353C8523D4}"/>
    <w:embedBoldItalic r:id="rId4" w:fontKey="{EC0D3419-247A-439F-9D4A-3254E5473F79}"/>
  </w:font>
  <w:font w:name="Calibri">
    <w:panose1 w:val="020F0502020204030204"/>
    <w:charset w:val="00"/>
    <w:family w:val="swiss"/>
    <w:pitch w:val="variable"/>
    <w:sig w:usb0="E4002EFF" w:usb1="C200247B" w:usb2="00000009" w:usb3="00000000" w:csb0="000001FF" w:csb1="00000000"/>
    <w:embedRegular r:id="rId5" w:fontKey="{EE45FEF8-149C-4B19-B787-0FC9DDF8D19A}"/>
    <w:embedBold r:id="rId6" w:fontKey="{17A43B16-B455-4D8C-8C03-4F9B2F2C9E27}"/>
    <w:embedItalic r:id="rId7" w:fontKey="{034BC8B7-A4C6-4DC2-893B-BADBE1B009F5}"/>
  </w:font>
  <w:font w:name="Biryani Black">
    <w:panose1 w:val="00000A00000000000000"/>
    <w:charset w:val="00"/>
    <w:family w:val="auto"/>
    <w:pitch w:val="variable"/>
    <w:sig w:usb0="00008007" w:usb1="00000000" w:usb2="00000000" w:usb3="00000000" w:csb0="00000093" w:csb1="00000000"/>
    <w:embedRegular r:id="rId8" w:fontKey="{DF1C447E-0F91-4EFB-9B44-5EEBCE4396B8}"/>
    <w:embedBold r:id="rId9" w:fontKey="{E77BF392-55BC-4FE4-A57A-97C0E77D9D90}"/>
  </w:font>
  <w:font w:name="Open Sans ExtraBold">
    <w:panose1 w:val="020B0906030804020204"/>
    <w:charset w:val="00"/>
    <w:family w:val="swiss"/>
    <w:pitch w:val="variable"/>
    <w:sig w:usb0="E00002EF" w:usb1="4000205B" w:usb2="00000028" w:usb3="00000000" w:csb0="0000019F" w:csb1="00000000"/>
    <w:embedRegular r:id="rId10" w:fontKey="{832A18E5-BD65-4278-AD9E-7AD095BEBF1B}"/>
    <w:embedItalic r:id="rId11" w:fontKey="{5E78F9D0-9433-48AE-8126-A20DF045C88E}"/>
  </w:font>
  <w:font w:name="Open Sans SemiBold">
    <w:panose1 w:val="020B0706030804020204"/>
    <w:charset w:val="00"/>
    <w:family w:val="swiss"/>
    <w:pitch w:val="variable"/>
    <w:sig w:usb0="E00002EF" w:usb1="4000205B" w:usb2="00000028" w:usb3="00000000" w:csb0="0000019F" w:csb1="00000000"/>
    <w:embedRegular r:id="rId12" w:fontKey="{8498671F-7049-460A-B9AB-A8E0E19EEE8F}"/>
    <w:embedBold r:id="rId13" w:fontKey="{05F304F1-8AD4-4771-9047-F08519472017}"/>
  </w:font>
  <w:font w:name="Biryani">
    <w:panose1 w:val="00000500000000000000"/>
    <w:charset w:val="00"/>
    <w:family w:val="auto"/>
    <w:pitch w:val="variable"/>
    <w:sig w:usb0="00008007" w:usb1="00000000" w:usb2="00000000" w:usb3="00000000" w:csb0="00000093" w:csb1="00000000"/>
    <w:embedRegular r:id="rId14" w:fontKey="{C3478738-0D08-4FC8-A372-F0D0785E754A}"/>
    <w:embedItalic r:id="rId15" w:fontKey="{D31AF374-B10A-48D4-99E0-6DC696391E41}"/>
  </w:font>
  <w:font w:name="Calibri Light">
    <w:panose1 w:val="020F0302020204030204"/>
    <w:charset w:val="00"/>
    <w:family w:val="swiss"/>
    <w:pitch w:val="variable"/>
    <w:sig w:usb0="E4002EFF" w:usb1="C200247B" w:usb2="00000009" w:usb3="00000000" w:csb0="000001FF" w:csb1="00000000"/>
    <w:embedRegular r:id="rId16" w:fontKey="{B81A7451-8AFE-476F-9584-0EDE4709A9B5}"/>
    <w:embedBold r:id="rId17" w:fontKey="{C97A9BE5-57A0-48AA-A6B9-59AAF4080E4A}"/>
    <w:embedItalic r:id="rId18" w:fontKey="{90820B15-F93E-4244-85F0-DAD2941A5830}"/>
    <w:embedBoldItalic r:id="rId19" w:fontKey="{A4B2EE76-1CAC-44B3-A4D5-31EEAA56070C}"/>
  </w:font>
  <w:font w:name="Segoe UI">
    <w:panose1 w:val="020B0502040204020203"/>
    <w:charset w:val="00"/>
    <w:family w:val="swiss"/>
    <w:pitch w:val="variable"/>
    <w:sig w:usb0="E4002EFF" w:usb1="C000E47F" w:usb2="00000009" w:usb3="00000000" w:csb0="000001FF" w:csb1="00000000"/>
    <w:embedRegular r:id="rId20" w:fontKey="{816D1438-F662-4E64-95C7-635F06D0ADCC}"/>
  </w:font>
  <w:font w:name="Open Sans Light">
    <w:panose1 w:val="020B0306030504020204"/>
    <w:charset w:val="00"/>
    <w:family w:val="swiss"/>
    <w:pitch w:val="variable"/>
    <w:sig w:usb0="E00002EF" w:usb1="4000205B" w:usb2="00000028" w:usb3="00000000" w:csb0="0000019F" w:csb1="00000000"/>
    <w:embedBold r:id="rId21" w:fontKey="{A5139D7D-CE72-4A98-B4D0-8C858EA44BE9}"/>
  </w:font>
  <w:font w:name="MS Gothic">
    <w:altName w:val="ＭＳ ゴシック"/>
    <w:panose1 w:val="020B0609070205080204"/>
    <w:charset w:val="80"/>
    <w:family w:val="modern"/>
    <w:pitch w:val="fixed"/>
    <w:sig w:usb0="E00002FF" w:usb1="6AC7FDFB" w:usb2="08000012" w:usb3="00000000" w:csb0="000200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0EDD53" w14:textId="77777777" w:rsidR="0025748F" w:rsidRPr="005A61B6" w:rsidRDefault="003538E2" w:rsidP="005A61B6">
    <w:pPr>
      <w:pStyle w:val="Bunntekst"/>
      <w:jc w:val="right"/>
      <w:rPr>
        <w:b/>
        <w:bCs/>
        <w:sz w:val="18"/>
        <w:szCs w:val="18"/>
      </w:rPr>
    </w:pPr>
    <w:r w:rsidRPr="005A61B6">
      <w:rPr>
        <w:b/>
        <w:bCs/>
        <w:sz w:val="18"/>
        <w:szCs w:val="18"/>
      </w:rPr>
      <w:t xml:space="preserve">Side </w:t>
    </w:r>
    <w:r w:rsidRPr="005A61B6">
      <w:rPr>
        <w:b/>
        <w:bCs/>
        <w:sz w:val="18"/>
        <w:szCs w:val="18"/>
      </w:rPr>
      <w:fldChar w:fldCharType="begin"/>
    </w:r>
    <w:r w:rsidRPr="005A61B6">
      <w:rPr>
        <w:b/>
        <w:bCs/>
        <w:sz w:val="18"/>
        <w:szCs w:val="18"/>
      </w:rPr>
      <w:instrText>PAGE</w:instrText>
    </w:r>
    <w:r w:rsidRPr="005A61B6">
      <w:rPr>
        <w:b/>
        <w:bCs/>
        <w:sz w:val="18"/>
        <w:szCs w:val="18"/>
      </w:rPr>
      <w:fldChar w:fldCharType="separate"/>
    </w:r>
    <w:r w:rsidRPr="005A61B6">
      <w:rPr>
        <w:b/>
        <w:bCs/>
        <w:sz w:val="18"/>
        <w:szCs w:val="18"/>
      </w:rPr>
      <w:t>5</w:t>
    </w:r>
    <w:r w:rsidRPr="005A61B6">
      <w:rPr>
        <w:b/>
        <w:bCs/>
        <w:sz w:val="18"/>
        <w:szCs w:val="18"/>
      </w:rPr>
      <w:fldChar w:fldCharType="end"/>
    </w:r>
    <w:r w:rsidRPr="005A61B6">
      <w:rPr>
        <w:b/>
        <w:bCs/>
        <w:sz w:val="18"/>
        <w:szCs w:val="18"/>
      </w:rPr>
      <w:t xml:space="preserve"> av </w:t>
    </w:r>
    <w:r w:rsidRPr="005A61B6">
      <w:rPr>
        <w:b/>
        <w:bCs/>
        <w:sz w:val="18"/>
        <w:szCs w:val="18"/>
      </w:rPr>
      <w:fldChar w:fldCharType="begin"/>
    </w:r>
    <w:r w:rsidRPr="005A61B6">
      <w:rPr>
        <w:b/>
        <w:bCs/>
        <w:sz w:val="18"/>
        <w:szCs w:val="18"/>
      </w:rPr>
      <w:instrText>NUMPAGES</w:instrText>
    </w:r>
    <w:r w:rsidRPr="005A61B6">
      <w:rPr>
        <w:b/>
        <w:bCs/>
        <w:sz w:val="18"/>
        <w:szCs w:val="18"/>
      </w:rPr>
      <w:fldChar w:fldCharType="separate"/>
    </w:r>
    <w:r w:rsidRPr="005A61B6">
      <w:rPr>
        <w:b/>
        <w:bCs/>
        <w:sz w:val="18"/>
        <w:szCs w:val="18"/>
      </w:rPr>
      <w:t>9</w:t>
    </w:r>
    <w:r w:rsidRPr="005A61B6">
      <w:rPr>
        <w:b/>
        <w:bCs/>
        <w:sz w:val="18"/>
        <w:szCs w:val="18"/>
      </w:rPr>
      <w:fldChar w:fldCharType="end"/>
    </w:r>
  </w:p>
  <w:p w14:paraId="7F4D8820" w14:textId="77777777" w:rsidR="0025748F" w:rsidRDefault="0025748F" w:rsidP="00777A86">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34047C" w14:textId="67A2F90A" w:rsidR="0025748F" w:rsidRDefault="0025748F">
    <w:pPr>
      <w:pStyle w:val="Bunntekst"/>
    </w:pPr>
  </w:p>
  <w:p w14:paraId="2D6B53C2" w14:textId="77777777" w:rsidR="003C2B1F" w:rsidRDefault="003C2B1F"/>
  <w:p w14:paraId="323975A5" w14:textId="77777777" w:rsidR="003C2B1F" w:rsidRDefault="003C2B1F"/>
  <w:p w14:paraId="528AD628" w14:textId="77777777" w:rsidR="003C2B1F" w:rsidRDefault="003C2B1F"/>
  <w:p w14:paraId="6E3E2A3D" w14:textId="77777777" w:rsidR="003C2B1F" w:rsidRDefault="003C2B1F"/>
  <w:p w14:paraId="7E508476" w14:textId="77777777" w:rsidR="003C2B1F" w:rsidRDefault="003C2B1F"/>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6" w:type="dxa"/>
        <w:right w:w="6" w:type="dxa"/>
      </w:tblCellMar>
      <w:tblLook w:val="04A0" w:firstRow="1" w:lastRow="0" w:firstColumn="1" w:lastColumn="0" w:noHBand="0" w:noVBand="1"/>
    </w:tblPr>
    <w:tblGrid>
      <w:gridCol w:w="3020"/>
      <w:gridCol w:w="3020"/>
      <w:gridCol w:w="3020"/>
    </w:tblGrid>
    <w:tr w:rsidR="00E018E2" w14:paraId="7DBC449C" w14:textId="77777777" w:rsidTr="00CC43D2">
      <w:tc>
        <w:tcPr>
          <w:tcW w:w="3020" w:type="dxa"/>
        </w:tcPr>
        <w:p w14:paraId="45C2025B" w14:textId="0AC8E082" w:rsidR="00CC43D2" w:rsidRPr="00054A7F" w:rsidRDefault="00CC43D2" w:rsidP="00186E6B">
          <w:pPr>
            <w:pStyle w:val="Topp-ogbunntekst"/>
            <w:rPr>
              <w:rFonts w:ascii="Open Sans SemiBold" w:hAnsi="Open Sans SemiBold" w:cs="Open Sans SemiBold"/>
            </w:rPr>
          </w:pPr>
        </w:p>
      </w:tc>
      <w:tc>
        <w:tcPr>
          <w:tcW w:w="3020" w:type="dxa"/>
        </w:tcPr>
        <w:p w14:paraId="3EE12F41" w14:textId="77777777" w:rsidR="00CC43D2" w:rsidRPr="004A0B71" w:rsidRDefault="00CC43D2" w:rsidP="00186E6B">
          <w:pPr>
            <w:pStyle w:val="Topp-ogbunntekst"/>
          </w:pPr>
        </w:p>
      </w:tc>
      <w:tc>
        <w:tcPr>
          <w:tcW w:w="3020" w:type="dxa"/>
        </w:tcPr>
        <w:p w14:paraId="5FDEB46B" w14:textId="77777777" w:rsidR="00CC43D2" w:rsidRPr="004A0B71" w:rsidRDefault="003538E2" w:rsidP="00186E6B">
          <w:pPr>
            <w:pStyle w:val="Topp-ogbunntekst"/>
            <w:jc w:val="right"/>
            <w:rPr>
              <w:b/>
            </w:rPr>
          </w:pPr>
          <w:r w:rsidRPr="004A0B71">
            <w:fldChar w:fldCharType="begin"/>
          </w:r>
          <w:r w:rsidRPr="004A0B71">
            <w:instrText xml:space="preserve"> PAGE </w:instrText>
          </w:r>
          <w:r w:rsidRPr="004A0B71">
            <w:fldChar w:fldCharType="separate"/>
          </w:r>
          <w:r w:rsidRPr="004A0B71">
            <w:t>9</w:t>
          </w:r>
          <w:r w:rsidRPr="004A0B71">
            <w:fldChar w:fldCharType="end"/>
          </w:r>
          <w:r w:rsidRPr="004A0B71">
            <w:t xml:space="preserve"> av </w:t>
          </w:r>
          <w:fldSimple w:instr=" NUMPAGES ">
            <w:r w:rsidRPr="004A0B71">
              <w:t>9</w:t>
            </w:r>
          </w:fldSimple>
        </w:p>
      </w:tc>
    </w:tr>
  </w:tbl>
  <w:p w14:paraId="1D62BC02" w14:textId="77777777" w:rsidR="003C2B1F" w:rsidRDefault="003C2B1F"/>
  <w:p w14:paraId="0D226499" w14:textId="77777777" w:rsidR="003C2B1F" w:rsidRDefault="003C2B1F"/>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6" w:type="dxa"/>
        <w:right w:w="6" w:type="dxa"/>
      </w:tblCellMar>
      <w:tblLook w:val="04A0" w:firstRow="1" w:lastRow="0" w:firstColumn="1" w:lastColumn="0" w:noHBand="0" w:noVBand="1"/>
    </w:tblPr>
    <w:tblGrid>
      <w:gridCol w:w="3020"/>
      <w:gridCol w:w="3020"/>
      <w:gridCol w:w="3020"/>
    </w:tblGrid>
    <w:tr w:rsidR="00E018E2" w14:paraId="20C5EB3B" w14:textId="77777777" w:rsidTr="00014EC9">
      <w:tc>
        <w:tcPr>
          <w:tcW w:w="3020" w:type="dxa"/>
        </w:tcPr>
        <w:p w14:paraId="24AC5077" w14:textId="248EBDC0" w:rsidR="007B4FF2" w:rsidRPr="00054A7F" w:rsidRDefault="007B4FF2" w:rsidP="007B4FF2">
          <w:pPr>
            <w:pStyle w:val="Topp-ogbunntekst"/>
            <w:rPr>
              <w:rFonts w:ascii="Open Sans SemiBold" w:hAnsi="Open Sans SemiBold" w:cs="Open Sans SemiBold"/>
            </w:rPr>
          </w:pPr>
        </w:p>
      </w:tc>
      <w:tc>
        <w:tcPr>
          <w:tcW w:w="3020" w:type="dxa"/>
        </w:tcPr>
        <w:p w14:paraId="0197A2D3" w14:textId="77777777" w:rsidR="007B4FF2" w:rsidRPr="004A0B71" w:rsidRDefault="007B4FF2" w:rsidP="007B4FF2">
          <w:pPr>
            <w:pStyle w:val="Topp-ogbunntekst"/>
          </w:pPr>
        </w:p>
      </w:tc>
      <w:tc>
        <w:tcPr>
          <w:tcW w:w="3020" w:type="dxa"/>
        </w:tcPr>
        <w:p w14:paraId="314E37F8" w14:textId="77777777" w:rsidR="007B4FF2" w:rsidRPr="004A0B71" w:rsidRDefault="003538E2" w:rsidP="007B4FF2">
          <w:pPr>
            <w:pStyle w:val="Topp-ogbunntekst"/>
            <w:spacing w:after="120"/>
            <w:jc w:val="right"/>
            <w:rPr>
              <w:b/>
            </w:rPr>
          </w:pPr>
          <w:r w:rsidRPr="004A0B71">
            <w:fldChar w:fldCharType="begin"/>
          </w:r>
          <w:r w:rsidRPr="004A0B71">
            <w:instrText xml:space="preserve"> PAGE </w:instrText>
          </w:r>
          <w:r w:rsidRPr="004A0B71">
            <w:fldChar w:fldCharType="separate"/>
          </w:r>
          <w:r w:rsidRPr="004A0B71">
            <w:t>6</w:t>
          </w:r>
          <w:r w:rsidRPr="004A0B71">
            <w:fldChar w:fldCharType="end"/>
          </w:r>
          <w:r w:rsidRPr="004A0B71">
            <w:t xml:space="preserve"> av </w:t>
          </w:r>
          <w:fldSimple w:instr=" NUMPAGES ">
            <w:r w:rsidRPr="004A0B71">
              <w:t>9</w:t>
            </w:r>
          </w:fldSimple>
        </w:p>
      </w:tc>
    </w:tr>
  </w:tbl>
  <w:p w14:paraId="6E6C8AD3" w14:textId="77777777" w:rsidR="003C2B1F" w:rsidRDefault="003C2B1F" w:rsidP="002F5B89"/>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2EAE79" w14:textId="77777777" w:rsidR="00FF71F6" w:rsidRDefault="00FF71F6" w:rsidP="00186E6B">
      <w:r>
        <w:separator/>
      </w:r>
    </w:p>
    <w:p w14:paraId="7EE83324" w14:textId="77777777" w:rsidR="00FF71F6" w:rsidRDefault="00FF71F6" w:rsidP="00186E6B"/>
    <w:p w14:paraId="2CFEEE74" w14:textId="77777777" w:rsidR="00FF71F6" w:rsidRDefault="00FF71F6" w:rsidP="00186E6B"/>
  </w:footnote>
  <w:footnote w:type="continuationSeparator" w:id="0">
    <w:p w14:paraId="0E1F383D" w14:textId="77777777" w:rsidR="00FF71F6" w:rsidRDefault="00FF71F6" w:rsidP="00186E6B">
      <w:r>
        <w:continuationSeparator/>
      </w:r>
    </w:p>
    <w:p w14:paraId="5EBD2EE3" w14:textId="77777777" w:rsidR="00FF71F6" w:rsidRDefault="00FF71F6" w:rsidP="00186E6B"/>
    <w:p w14:paraId="1ABC932F" w14:textId="77777777" w:rsidR="00FF71F6" w:rsidRDefault="00FF71F6" w:rsidP="00186E6B"/>
    <w:p w14:paraId="4F6727F2" w14:textId="77777777" w:rsidR="00FF71F6" w:rsidRDefault="00FF71F6" w:rsidP="00186E6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46236E" w14:textId="6B1AC40D" w:rsidR="0025748F" w:rsidRPr="00905458" w:rsidRDefault="00E9058C" w:rsidP="00D41491">
    <w:pPr>
      <w:pStyle w:val="Topptekst"/>
      <w:tabs>
        <w:tab w:val="clear" w:pos="9072"/>
        <w:tab w:val="left" w:pos="6480"/>
      </w:tabs>
      <w:jc w:val="left"/>
      <w:rPr>
        <w:sz w:val="17"/>
        <w:szCs w:val="17"/>
        <w:u w:val="single"/>
      </w:rPr>
    </w:pPr>
    <w:r>
      <w:rPr>
        <w:noProof/>
      </w:rPr>
      <w:drawing>
        <wp:anchor distT="0" distB="0" distL="114300" distR="114300" simplePos="0" relativeHeight="251662336" behindDoc="0" locked="0" layoutInCell="1" allowOverlap="1" wp14:anchorId="52234E90" wp14:editId="0F7CA995">
          <wp:simplePos x="0" y="0"/>
          <wp:positionH relativeFrom="margin">
            <wp:align>right</wp:align>
          </wp:positionH>
          <wp:positionV relativeFrom="paragraph">
            <wp:posOffset>-128390</wp:posOffset>
          </wp:positionV>
          <wp:extent cx="1602000" cy="364812"/>
          <wp:effectExtent l="0" t="0" r="0" b="0"/>
          <wp:wrapSquare wrapText="bothSides"/>
          <wp:docPr id="1850800146" name="Bilde 2" descr="Indigo IKT | Sterkere sam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ndigo IKT | Sterkere samm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02000" cy="364812"/>
                  </a:xfrm>
                  <a:prstGeom prst="rect">
                    <a:avLst/>
                  </a:prstGeom>
                  <a:noFill/>
                  <a:ln>
                    <a:noFill/>
                  </a:ln>
                </pic:spPr>
              </pic:pic>
            </a:graphicData>
          </a:graphic>
          <wp14:sizeRelH relativeFrom="page">
            <wp14:pctWidth>0</wp14:pctWidth>
          </wp14:sizeRelH>
          <wp14:sizeRelV relativeFrom="page">
            <wp14:pctHeight>0</wp14:pctHeight>
          </wp14:sizeRelV>
        </wp:anchor>
      </w:drawing>
    </w:r>
    <w:r w:rsidR="003538E2" w:rsidRPr="00905458">
      <w:tab/>
    </w:r>
    <w:r w:rsidR="003538E2" w:rsidRPr="00905458">
      <w:tab/>
    </w:r>
    <w:r w:rsidR="003538E2" w:rsidRPr="00905458">
      <w:tab/>
    </w:r>
    <w:r w:rsidR="003538E2" w:rsidRPr="00905458">
      <w:tab/>
    </w:r>
  </w:p>
  <w:p w14:paraId="2BCA2EF8" w14:textId="3B2C2EFA" w:rsidR="0025748F" w:rsidRPr="00905458" w:rsidRDefault="0025748F" w:rsidP="00F40095">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B9C4FC" w14:textId="323CA10E" w:rsidR="0025748F" w:rsidRDefault="0025748F">
    <w:pPr>
      <w:pStyle w:val="Topptekst"/>
    </w:pPr>
  </w:p>
  <w:p w14:paraId="1041865A" w14:textId="77777777" w:rsidR="003C2B1F" w:rsidRDefault="003C2B1F"/>
  <w:p w14:paraId="1CA03794" w14:textId="77777777" w:rsidR="003C2B1F" w:rsidRDefault="003C2B1F"/>
  <w:p w14:paraId="1C8FDC73" w14:textId="77777777" w:rsidR="003C2B1F" w:rsidRDefault="003C2B1F"/>
  <w:p w14:paraId="5E4DBB80" w14:textId="77777777" w:rsidR="003C2B1F" w:rsidRDefault="003C2B1F"/>
  <w:p w14:paraId="3AA20C24" w14:textId="77777777" w:rsidR="003C2B1F" w:rsidRDefault="003C2B1F"/>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A6C220" w14:textId="1CD0CE37" w:rsidR="00DF22C7" w:rsidRPr="00035ADF" w:rsidRDefault="007A1D36" w:rsidP="00DF22C7">
    <w:pPr>
      <w:pStyle w:val="Topp-ogbunntekst"/>
      <w:rPr>
        <w:sz w:val="17"/>
        <w:szCs w:val="17"/>
      </w:rPr>
    </w:pPr>
    <w:r>
      <w:rPr>
        <w:noProof/>
      </w:rPr>
      <w:drawing>
        <wp:anchor distT="0" distB="0" distL="114300" distR="114300" simplePos="0" relativeHeight="251666432" behindDoc="0" locked="0" layoutInCell="1" allowOverlap="1" wp14:anchorId="533D1DE3" wp14:editId="56622F57">
          <wp:simplePos x="0" y="0"/>
          <wp:positionH relativeFrom="margin">
            <wp:align>right</wp:align>
          </wp:positionH>
          <wp:positionV relativeFrom="paragraph">
            <wp:posOffset>8854</wp:posOffset>
          </wp:positionV>
          <wp:extent cx="1602000" cy="364812"/>
          <wp:effectExtent l="0" t="0" r="0" b="0"/>
          <wp:wrapSquare wrapText="bothSides"/>
          <wp:docPr id="1554378269" name="Bilde 2" descr="Indigo IKT | Sterkere sam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ndigo IKT | Sterkere samm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02000" cy="36481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F50FD19" w14:textId="5DD0581A" w:rsidR="003C2B1F" w:rsidRDefault="003538E2" w:rsidP="002F5B89">
    <w:pPr>
      <w:pStyle w:val="Topptekst"/>
    </w:pPr>
    <w:r>
      <w:t>Bilag til SSA-</w:t>
    </w:r>
    <w:r w:rsidR="007A1D36" w:rsidRPr="007A1D36">
      <w:t>L</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0C172" w14:textId="074F5D31" w:rsidR="00DF22C7" w:rsidRPr="00CD48ED" w:rsidRDefault="00CD48ED" w:rsidP="00DF22C7">
    <w:pPr>
      <w:pStyle w:val="Topp-ogbunntekst"/>
      <w:rPr>
        <w:color w:val="auto"/>
        <w:sz w:val="17"/>
        <w:szCs w:val="17"/>
      </w:rPr>
    </w:pPr>
    <w:r>
      <w:rPr>
        <w:noProof/>
      </w:rPr>
      <w:drawing>
        <wp:anchor distT="0" distB="0" distL="114300" distR="114300" simplePos="0" relativeHeight="251664384" behindDoc="0" locked="0" layoutInCell="1" allowOverlap="1" wp14:anchorId="075F0C09" wp14:editId="112966D6">
          <wp:simplePos x="0" y="0"/>
          <wp:positionH relativeFrom="margin">
            <wp:align>right</wp:align>
          </wp:positionH>
          <wp:positionV relativeFrom="paragraph">
            <wp:posOffset>8855</wp:posOffset>
          </wp:positionV>
          <wp:extent cx="1602000" cy="364812"/>
          <wp:effectExtent l="0" t="0" r="0" b="0"/>
          <wp:wrapSquare wrapText="bothSides"/>
          <wp:docPr id="910873778" name="Bilde 2" descr="Indigo IKT | Sterkere samm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ndigo IKT | Sterkere samm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02000" cy="36481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059324" w14:textId="51BAD377" w:rsidR="003C2B1F" w:rsidRPr="00CD48ED" w:rsidRDefault="003538E2" w:rsidP="0025748F">
    <w:pPr>
      <w:pStyle w:val="Topptekst"/>
    </w:pPr>
    <w:r w:rsidRPr="00CD48ED">
      <w:t>Bilag til SSA-</w:t>
    </w:r>
    <w:r w:rsidR="00CD48ED" w:rsidRPr="00CD48ED">
      <w:t>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3342E59C"/>
    <w:lvl w:ilvl="0">
      <w:start w:val="1"/>
      <w:numFmt w:val="bullet"/>
      <w:pStyle w:val="NoteLevel1"/>
      <w:lvlText w:val=""/>
      <w:lvlJc w:val="left"/>
      <w:pPr>
        <w:tabs>
          <w:tab w:val="num" w:pos="0"/>
        </w:tabs>
        <w:ind w:left="0" w:firstLine="0"/>
      </w:pPr>
      <w:rPr>
        <w:rFonts w:ascii="Symbol" w:hAnsi="Symbol" w:hint="default"/>
      </w:rPr>
    </w:lvl>
    <w:lvl w:ilvl="1">
      <w:start w:val="1"/>
      <w:numFmt w:val="bullet"/>
      <w:pStyle w:val="NoteLevel2"/>
      <w:lvlText w:val=""/>
      <w:lvlJc w:val="left"/>
      <w:pPr>
        <w:tabs>
          <w:tab w:val="num" w:pos="720"/>
        </w:tabs>
        <w:ind w:left="1080" w:hanging="360"/>
      </w:pPr>
      <w:rPr>
        <w:rFonts w:ascii="Symbol" w:hAnsi="Symbol" w:hint="default"/>
      </w:rPr>
    </w:lvl>
    <w:lvl w:ilvl="2">
      <w:start w:val="1"/>
      <w:numFmt w:val="bullet"/>
      <w:pStyle w:val="NoteLevel3"/>
      <w:lvlText w:val="o"/>
      <w:lvlJc w:val="left"/>
      <w:pPr>
        <w:tabs>
          <w:tab w:val="num" w:pos="1440"/>
        </w:tabs>
        <w:ind w:left="1800" w:hanging="360"/>
      </w:pPr>
      <w:rPr>
        <w:rFonts w:ascii="Courier New" w:hAnsi="Courier New" w:hint="default"/>
      </w:rPr>
    </w:lvl>
    <w:lvl w:ilvl="3">
      <w:start w:val="1"/>
      <w:numFmt w:val="bullet"/>
      <w:pStyle w:val="NoteLevel4"/>
      <w:lvlText w:val=""/>
      <w:lvlJc w:val="left"/>
      <w:pPr>
        <w:tabs>
          <w:tab w:val="num" w:pos="2160"/>
        </w:tabs>
        <w:ind w:left="2520" w:hanging="360"/>
      </w:pPr>
      <w:rPr>
        <w:rFonts w:ascii="Wingdings" w:hAnsi="Wingdings" w:hint="default"/>
      </w:rPr>
    </w:lvl>
    <w:lvl w:ilvl="4">
      <w:start w:val="1"/>
      <w:numFmt w:val="bullet"/>
      <w:pStyle w:val="NoteLevel5"/>
      <w:lvlText w:val=""/>
      <w:lvlJc w:val="left"/>
      <w:pPr>
        <w:tabs>
          <w:tab w:val="num" w:pos="2880"/>
        </w:tabs>
        <w:ind w:left="3240" w:hanging="360"/>
      </w:pPr>
      <w:rPr>
        <w:rFonts w:ascii="Wingdings" w:hAnsi="Wingdings" w:hint="default"/>
      </w:rPr>
    </w:lvl>
    <w:lvl w:ilvl="5">
      <w:start w:val="1"/>
      <w:numFmt w:val="bullet"/>
      <w:pStyle w:val="NoteLevel6"/>
      <w:lvlText w:val=""/>
      <w:lvlJc w:val="left"/>
      <w:pPr>
        <w:tabs>
          <w:tab w:val="num" w:pos="3600"/>
        </w:tabs>
        <w:ind w:left="3960" w:hanging="360"/>
      </w:pPr>
      <w:rPr>
        <w:rFonts w:ascii="Symbol" w:hAnsi="Symbol" w:hint="default"/>
      </w:rPr>
    </w:lvl>
    <w:lvl w:ilvl="6">
      <w:start w:val="1"/>
      <w:numFmt w:val="bullet"/>
      <w:pStyle w:val="NoteLevel7"/>
      <w:lvlText w:val="o"/>
      <w:lvlJc w:val="left"/>
      <w:pPr>
        <w:tabs>
          <w:tab w:val="num" w:pos="4320"/>
        </w:tabs>
        <w:ind w:left="4680" w:hanging="360"/>
      </w:pPr>
      <w:rPr>
        <w:rFonts w:ascii="Courier New" w:hAnsi="Courier New" w:hint="default"/>
      </w:rPr>
    </w:lvl>
    <w:lvl w:ilvl="7">
      <w:start w:val="1"/>
      <w:numFmt w:val="bullet"/>
      <w:pStyle w:val="NoteLevel8"/>
      <w:lvlText w:val=""/>
      <w:lvlJc w:val="left"/>
      <w:pPr>
        <w:tabs>
          <w:tab w:val="num" w:pos="5040"/>
        </w:tabs>
        <w:ind w:left="5400" w:hanging="360"/>
      </w:pPr>
      <w:rPr>
        <w:rFonts w:ascii="Wingdings" w:hAnsi="Wingdings" w:hint="default"/>
      </w:rPr>
    </w:lvl>
    <w:lvl w:ilvl="8">
      <w:start w:val="1"/>
      <w:numFmt w:val="bullet"/>
      <w:pStyle w:val="NoteLevel9"/>
      <w:lvlText w:val=""/>
      <w:lvlJc w:val="left"/>
      <w:pPr>
        <w:tabs>
          <w:tab w:val="num" w:pos="5760"/>
        </w:tabs>
        <w:ind w:left="6120" w:hanging="360"/>
      </w:pPr>
      <w:rPr>
        <w:rFonts w:ascii="Wingdings" w:hAnsi="Wingdings" w:hint="default"/>
      </w:rPr>
    </w:lvl>
  </w:abstractNum>
  <w:abstractNum w:abstractNumId="1" w15:restartNumberingAfterBreak="0">
    <w:nsid w:val="0A2316D0"/>
    <w:multiLevelType w:val="hybridMultilevel"/>
    <w:tmpl w:val="38268670"/>
    <w:lvl w:ilvl="0" w:tplc="4D5C37CE">
      <w:start w:val="1"/>
      <w:numFmt w:val="bullet"/>
      <w:pStyle w:val="Listeavsnitt"/>
      <w:lvlText w:val="›"/>
      <w:lvlJc w:val="left"/>
      <w:pPr>
        <w:ind w:left="720" w:hanging="360"/>
      </w:pPr>
      <w:rPr>
        <w:rFonts w:ascii="Open Sans" w:hAnsi="Open Sans" w:hint="default"/>
        <w:b/>
        <w:i w:val="0"/>
        <w:color w:val="D74E4E"/>
      </w:rPr>
    </w:lvl>
    <w:lvl w:ilvl="1" w:tplc="68FE4B8C">
      <w:start w:val="1"/>
      <w:numFmt w:val="bullet"/>
      <w:lvlText w:val="o"/>
      <w:lvlJc w:val="left"/>
      <w:pPr>
        <w:ind w:left="1440" w:hanging="360"/>
      </w:pPr>
      <w:rPr>
        <w:rFonts w:ascii="Courier New" w:hAnsi="Courier New" w:cs="Courier New" w:hint="default"/>
      </w:rPr>
    </w:lvl>
    <w:lvl w:ilvl="2" w:tplc="BBFE7748" w:tentative="1">
      <w:start w:val="1"/>
      <w:numFmt w:val="bullet"/>
      <w:lvlText w:val=""/>
      <w:lvlJc w:val="left"/>
      <w:pPr>
        <w:ind w:left="2160" w:hanging="360"/>
      </w:pPr>
      <w:rPr>
        <w:rFonts w:ascii="Wingdings" w:hAnsi="Wingdings" w:hint="default"/>
      </w:rPr>
    </w:lvl>
    <w:lvl w:ilvl="3" w:tplc="7DE8A5E4" w:tentative="1">
      <w:start w:val="1"/>
      <w:numFmt w:val="bullet"/>
      <w:lvlText w:val=""/>
      <w:lvlJc w:val="left"/>
      <w:pPr>
        <w:ind w:left="2880" w:hanging="360"/>
      </w:pPr>
      <w:rPr>
        <w:rFonts w:ascii="Symbol" w:hAnsi="Symbol" w:hint="default"/>
      </w:rPr>
    </w:lvl>
    <w:lvl w:ilvl="4" w:tplc="C6F67AD4" w:tentative="1">
      <w:start w:val="1"/>
      <w:numFmt w:val="bullet"/>
      <w:lvlText w:val="o"/>
      <w:lvlJc w:val="left"/>
      <w:pPr>
        <w:ind w:left="3600" w:hanging="360"/>
      </w:pPr>
      <w:rPr>
        <w:rFonts w:ascii="Courier New" w:hAnsi="Courier New" w:cs="Courier New" w:hint="default"/>
      </w:rPr>
    </w:lvl>
    <w:lvl w:ilvl="5" w:tplc="A15824CE" w:tentative="1">
      <w:start w:val="1"/>
      <w:numFmt w:val="bullet"/>
      <w:lvlText w:val=""/>
      <w:lvlJc w:val="left"/>
      <w:pPr>
        <w:ind w:left="4320" w:hanging="360"/>
      </w:pPr>
      <w:rPr>
        <w:rFonts w:ascii="Wingdings" w:hAnsi="Wingdings" w:hint="default"/>
      </w:rPr>
    </w:lvl>
    <w:lvl w:ilvl="6" w:tplc="5368236E" w:tentative="1">
      <w:start w:val="1"/>
      <w:numFmt w:val="bullet"/>
      <w:lvlText w:val=""/>
      <w:lvlJc w:val="left"/>
      <w:pPr>
        <w:ind w:left="5040" w:hanging="360"/>
      </w:pPr>
      <w:rPr>
        <w:rFonts w:ascii="Symbol" w:hAnsi="Symbol" w:hint="default"/>
      </w:rPr>
    </w:lvl>
    <w:lvl w:ilvl="7" w:tplc="C024D38C" w:tentative="1">
      <w:start w:val="1"/>
      <w:numFmt w:val="bullet"/>
      <w:lvlText w:val="o"/>
      <w:lvlJc w:val="left"/>
      <w:pPr>
        <w:ind w:left="5760" w:hanging="360"/>
      </w:pPr>
      <w:rPr>
        <w:rFonts w:ascii="Courier New" w:hAnsi="Courier New" w:cs="Courier New" w:hint="default"/>
      </w:rPr>
    </w:lvl>
    <w:lvl w:ilvl="8" w:tplc="181EA748" w:tentative="1">
      <w:start w:val="1"/>
      <w:numFmt w:val="bullet"/>
      <w:lvlText w:val=""/>
      <w:lvlJc w:val="left"/>
      <w:pPr>
        <w:ind w:left="6480" w:hanging="360"/>
      </w:pPr>
      <w:rPr>
        <w:rFonts w:ascii="Wingdings" w:hAnsi="Wingdings" w:hint="default"/>
      </w:rPr>
    </w:lvl>
  </w:abstractNum>
  <w:abstractNum w:abstractNumId="2" w15:restartNumberingAfterBreak="0">
    <w:nsid w:val="0D984100"/>
    <w:multiLevelType w:val="hybridMultilevel"/>
    <w:tmpl w:val="B052ABAE"/>
    <w:lvl w:ilvl="0" w:tplc="AEB49E30">
      <w:start w:val="1"/>
      <w:numFmt w:val="decimal"/>
      <w:lvlText w:val="%1."/>
      <w:lvlJc w:val="left"/>
      <w:pPr>
        <w:ind w:left="720" w:hanging="360"/>
      </w:pPr>
      <w:rPr>
        <w:rFonts w:hint="default"/>
      </w:rPr>
    </w:lvl>
    <w:lvl w:ilvl="1" w:tplc="32EC16C2" w:tentative="1">
      <w:start w:val="1"/>
      <w:numFmt w:val="lowerLetter"/>
      <w:lvlText w:val="%2."/>
      <w:lvlJc w:val="left"/>
      <w:pPr>
        <w:ind w:left="1440" w:hanging="360"/>
      </w:pPr>
    </w:lvl>
    <w:lvl w:ilvl="2" w:tplc="896A26EC" w:tentative="1">
      <w:start w:val="1"/>
      <w:numFmt w:val="lowerRoman"/>
      <w:lvlText w:val="%3."/>
      <w:lvlJc w:val="right"/>
      <w:pPr>
        <w:ind w:left="2160" w:hanging="180"/>
      </w:pPr>
    </w:lvl>
    <w:lvl w:ilvl="3" w:tplc="7AAA5D16" w:tentative="1">
      <w:start w:val="1"/>
      <w:numFmt w:val="decimal"/>
      <w:lvlText w:val="%4."/>
      <w:lvlJc w:val="left"/>
      <w:pPr>
        <w:ind w:left="2880" w:hanging="360"/>
      </w:pPr>
    </w:lvl>
    <w:lvl w:ilvl="4" w:tplc="B276FF5E" w:tentative="1">
      <w:start w:val="1"/>
      <w:numFmt w:val="lowerLetter"/>
      <w:lvlText w:val="%5."/>
      <w:lvlJc w:val="left"/>
      <w:pPr>
        <w:ind w:left="3600" w:hanging="360"/>
      </w:pPr>
    </w:lvl>
    <w:lvl w:ilvl="5" w:tplc="4A90FC1E" w:tentative="1">
      <w:start w:val="1"/>
      <w:numFmt w:val="lowerRoman"/>
      <w:lvlText w:val="%6."/>
      <w:lvlJc w:val="right"/>
      <w:pPr>
        <w:ind w:left="4320" w:hanging="180"/>
      </w:pPr>
    </w:lvl>
    <w:lvl w:ilvl="6" w:tplc="D1BE2292" w:tentative="1">
      <w:start w:val="1"/>
      <w:numFmt w:val="decimal"/>
      <w:lvlText w:val="%7."/>
      <w:lvlJc w:val="left"/>
      <w:pPr>
        <w:ind w:left="5040" w:hanging="360"/>
      </w:pPr>
    </w:lvl>
    <w:lvl w:ilvl="7" w:tplc="A6BE5D4C" w:tentative="1">
      <w:start w:val="1"/>
      <w:numFmt w:val="lowerLetter"/>
      <w:lvlText w:val="%8."/>
      <w:lvlJc w:val="left"/>
      <w:pPr>
        <w:ind w:left="5760" w:hanging="360"/>
      </w:pPr>
    </w:lvl>
    <w:lvl w:ilvl="8" w:tplc="8AA43580" w:tentative="1">
      <w:start w:val="1"/>
      <w:numFmt w:val="lowerRoman"/>
      <w:lvlText w:val="%9."/>
      <w:lvlJc w:val="right"/>
      <w:pPr>
        <w:ind w:left="6480" w:hanging="180"/>
      </w:pPr>
    </w:lvl>
  </w:abstractNum>
  <w:abstractNum w:abstractNumId="3" w15:restartNumberingAfterBreak="0">
    <w:nsid w:val="339F103F"/>
    <w:multiLevelType w:val="hybridMultilevel"/>
    <w:tmpl w:val="E9A27CB8"/>
    <w:lvl w:ilvl="0" w:tplc="E8165798">
      <w:start w:val="1"/>
      <w:numFmt w:val="lowerLetter"/>
      <w:lvlText w:val="%1)"/>
      <w:lvlJc w:val="left"/>
      <w:pPr>
        <w:ind w:left="720" w:hanging="360"/>
      </w:pPr>
    </w:lvl>
    <w:lvl w:ilvl="1" w:tplc="E58CA6E6" w:tentative="1">
      <w:start w:val="1"/>
      <w:numFmt w:val="lowerLetter"/>
      <w:lvlText w:val="%2."/>
      <w:lvlJc w:val="left"/>
      <w:pPr>
        <w:ind w:left="1440" w:hanging="360"/>
      </w:pPr>
    </w:lvl>
    <w:lvl w:ilvl="2" w:tplc="6318EA82" w:tentative="1">
      <w:start w:val="1"/>
      <w:numFmt w:val="lowerRoman"/>
      <w:lvlText w:val="%3."/>
      <w:lvlJc w:val="right"/>
      <w:pPr>
        <w:ind w:left="2160" w:hanging="180"/>
      </w:pPr>
    </w:lvl>
    <w:lvl w:ilvl="3" w:tplc="08725DA2" w:tentative="1">
      <w:start w:val="1"/>
      <w:numFmt w:val="decimal"/>
      <w:lvlText w:val="%4."/>
      <w:lvlJc w:val="left"/>
      <w:pPr>
        <w:ind w:left="2880" w:hanging="360"/>
      </w:pPr>
    </w:lvl>
    <w:lvl w:ilvl="4" w:tplc="A1C0E8A0" w:tentative="1">
      <w:start w:val="1"/>
      <w:numFmt w:val="lowerLetter"/>
      <w:lvlText w:val="%5."/>
      <w:lvlJc w:val="left"/>
      <w:pPr>
        <w:ind w:left="3600" w:hanging="360"/>
      </w:pPr>
    </w:lvl>
    <w:lvl w:ilvl="5" w:tplc="C71E74D8" w:tentative="1">
      <w:start w:val="1"/>
      <w:numFmt w:val="lowerRoman"/>
      <w:lvlText w:val="%6."/>
      <w:lvlJc w:val="right"/>
      <w:pPr>
        <w:ind w:left="4320" w:hanging="180"/>
      </w:pPr>
    </w:lvl>
    <w:lvl w:ilvl="6" w:tplc="05FE5B48" w:tentative="1">
      <w:start w:val="1"/>
      <w:numFmt w:val="decimal"/>
      <w:lvlText w:val="%7."/>
      <w:lvlJc w:val="left"/>
      <w:pPr>
        <w:ind w:left="5040" w:hanging="360"/>
      </w:pPr>
    </w:lvl>
    <w:lvl w:ilvl="7" w:tplc="6362328E" w:tentative="1">
      <w:start w:val="1"/>
      <w:numFmt w:val="lowerLetter"/>
      <w:lvlText w:val="%8."/>
      <w:lvlJc w:val="left"/>
      <w:pPr>
        <w:ind w:left="5760" w:hanging="360"/>
      </w:pPr>
    </w:lvl>
    <w:lvl w:ilvl="8" w:tplc="D7EC3080" w:tentative="1">
      <w:start w:val="1"/>
      <w:numFmt w:val="lowerRoman"/>
      <w:lvlText w:val="%9."/>
      <w:lvlJc w:val="right"/>
      <w:pPr>
        <w:ind w:left="6480" w:hanging="180"/>
      </w:pPr>
    </w:lvl>
  </w:abstractNum>
  <w:abstractNum w:abstractNumId="4" w15:restartNumberingAfterBreak="0">
    <w:nsid w:val="3A342ED0"/>
    <w:multiLevelType w:val="hybridMultilevel"/>
    <w:tmpl w:val="66100E4A"/>
    <w:lvl w:ilvl="0" w:tplc="21FC1AE6">
      <w:start w:val="1"/>
      <w:numFmt w:val="bullet"/>
      <w:lvlText w:val=""/>
      <w:lvlJc w:val="left"/>
      <w:pPr>
        <w:ind w:left="720" w:hanging="360"/>
      </w:pPr>
      <w:rPr>
        <w:rFonts w:ascii="Symbol" w:hAnsi="Symbol" w:hint="default"/>
        <w:b/>
        <w:i w:val="0"/>
        <w:color w:val="D74E4E"/>
      </w:rPr>
    </w:lvl>
    <w:lvl w:ilvl="1" w:tplc="6A829314" w:tentative="1">
      <w:start w:val="1"/>
      <w:numFmt w:val="bullet"/>
      <w:lvlText w:val="o"/>
      <w:lvlJc w:val="left"/>
      <w:pPr>
        <w:ind w:left="1440" w:hanging="360"/>
      </w:pPr>
      <w:rPr>
        <w:rFonts w:ascii="Courier New" w:hAnsi="Courier New" w:cs="Courier New" w:hint="default"/>
      </w:rPr>
    </w:lvl>
    <w:lvl w:ilvl="2" w:tplc="103AD580" w:tentative="1">
      <w:start w:val="1"/>
      <w:numFmt w:val="bullet"/>
      <w:lvlText w:val=""/>
      <w:lvlJc w:val="left"/>
      <w:pPr>
        <w:ind w:left="2160" w:hanging="360"/>
      </w:pPr>
      <w:rPr>
        <w:rFonts w:ascii="Wingdings" w:hAnsi="Wingdings" w:hint="default"/>
      </w:rPr>
    </w:lvl>
    <w:lvl w:ilvl="3" w:tplc="37589046" w:tentative="1">
      <w:start w:val="1"/>
      <w:numFmt w:val="bullet"/>
      <w:lvlText w:val=""/>
      <w:lvlJc w:val="left"/>
      <w:pPr>
        <w:ind w:left="2880" w:hanging="360"/>
      </w:pPr>
      <w:rPr>
        <w:rFonts w:ascii="Symbol" w:hAnsi="Symbol" w:hint="default"/>
      </w:rPr>
    </w:lvl>
    <w:lvl w:ilvl="4" w:tplc="3FC49874" w:tentative="1">
      <w:start w:val="1"/>
      <w:numFmt w:val="bullet"/>
      <w:lvlText w:val="o"/>
      <w:lvlJc w:val="left"/>
      <w:pPr>
        <w:ind w:left="3600" w:hanging="360"/>
      </w:pPr>
      <w:rPr>
        <w:rFonts w:ascii="Courier New" w:hAnsi="Courier New" w:cs="Courier New" w:hint="default"/>
      </w:rPr>
    </w:lvl>
    <w:lvl w:ilvl="5" w:tplc="2D822A7A" w:tentative="1">
      <w:start w:val="1"/>
      <w:numFmt w:val="bullet"/>
      <w:lvlText w:val=""/>
      <w:lvlJc w:val="left"/>
      <w:pPr>
        <w:ind w:left="4320" w:hanging="360"/>
      </w:pPr>
      <w:rPr>
        <w:rFonts w:ascii="Wingdings" w:hAnsi="Wingdings" w:hint="default"/>
      </w:rPr>
    </w:lvl>
    <w:lvl w:ilvl="6" w:tplc="E384E668" w:tentative="1">
      <w:start w:val="1"/>
      <w:numFmt w:val="bullet"/>
      <w:lvlText w:val=""/>
      <w:lvlJc w:val="left"/>
      <w:pPr>
        <w:ind w:left="5040" w:hanging="360"/>
      </w:pPr>
      <w:rPr>
        <w:rFonts w:ascii="Symbol" w:hAnsi="Symbol" w:hint="default"/>
      </w:rPr>
    </w:lvl>
    <w:lvl w:ilvl="7" w:tplc="B17C68C8" w:tentative="1">
      <w:start w:val="1"/>
      <w:numFmt w:val="bullet"/>
      <w:lvlText w:val="o"/>
      <w:lvlJc w:val="left"/>
      <w:pPr>
        <w:ind w:left="5760" w:hanging="360"/>
      </w:pPr>
      <w:rPr>
        <w:rFonts w:ascii="Courier New" w:hAnsi="Courier New" w:cs="Courier New" w:hint="default"/>
      </w:rPr>
    </w:lvl>
    <w:lvl w:ilvl="8" w:tplc="53DEF00A" w:tentative="1">
      <w:start w:val="1"/>
      <w:numFmt w:val="bullet"/>
      <w:lvlText w:val=""/>
      <w:lvlJc w:val="left"/>
      <w:pPr>
        <w:ind w:left="6480" w:hanging="360"/>
      </w:pPr>
      <w:rPr>
        <w:rFonts w:ascii="Wingdings" w:hAnsi="Wingdings" w:hint="default"/>
      </w:rPr>
    </w:lvl>
  </w:abstractNum>
  <w:abstractNum w:abstractNumId="5" w15:restartNumberingAfterBreak="0">
    <w:nsid w:val="44861575"/>
    <w:multiLevelType w:val="hybridMultilevel"/>
    <w:tmpl w:val="D2D4C746"/>
    <w:lvl w:ilvl="0" w:tplc="504E15BC">
      <w:start w:val="1"/>
      <w:numFmt w:val="bullet"/>
      <w:lvlText w:val=""/>
      <w:lvlJc w:val="left"/>
      <w:pPr>
        <w:ind w:left="720" w:hanging="360"/>
      </w:pPr>
      <w:rPr>
        <w:rFonts w:ascii="Symbol" w:hAnsi="Symbol" w:hint="default"/>
        <w:b/>
        <w:i w:val="0"/>
        <w:color w:val="D74E4E"/>
      </w:rPr>
    </w:lvl>
    <w:lvl w:ilvl="1" w:tplc="1ACA009E">
      <w:start w:val="1"/>
      <w:numFmt w:val="bullet"/>
      <w:lvlText w:val="o"/>
      <w:lvlJc w:val="left"/>
      <w:pPr>
        <w:ind w:left="1440" w:hanging="360"/>
      </w:pPr>
      <w:rPr>
        <w:rFonts w:ascii="Courier New" w:hAnsi="Courier New" w:cs="Courier New" w:hint="default"/>
      </w:rPr>
    </w:lvl>
    <w:lvl w:ilvl="2" w:tplc="1778C4CA" w:tentative="1">
      <w:start w:val="1"/>
      <w:numFmt w:val="bullet"/>
      <w:lvlText w:val=""/>
      <w:lvlJc w:val="left"/>
      <w:pPr>
        <w:ind w:left="2160" w:hanging="360"/>
      </w:pPr>
      <w:rPr>
        <w:rFonts w:ascii="Wingdings" w:hAnsi="Wingdings" w:hint="default"/>
      </w:rPr>
    </w:lvl>
    <w:lvl w:ilvl="3" w:tplc="F4EA5B2C" w:tentative="1">
      <w:start w:val="1"/>
      <w:numFmt w:val="bullet"/>
      <w:lvlText w:val=""/>
      <w:lvlJc w:val="left"/>
      <w:pPr>
        <w:ind w:left="2880" w:hanging="360"/>
      </w:pPr>
      <w:rPr>
        <w:rFonts w:ascii="Symbol" w:hAnsi="Symbol" w:hint="default"/>
      </w:rPr>
    </w:lvl>
    <w:lvl w:ilvl="4" w:tplc="FE9C4AA4" w:tentative="1">
      <w:start w:val="1"/>
      <w:numFmt w:val="bullet"/>
      <w:lvlText w:val="o"/>
      <w:lvlJc w:val="left"/>
      <w:pPr>
        <w:ind w:left="3600" w:hanging="360"/>
      </w:pPr>
      <w:rPr>
        <w:rFonts w:ascii="Courier New" w:hAnsi="Courier New" w:cs="Courier New" w:hint="default"/>
      </w:rPr>
    </w:lvl>
    <w:lvl w:ilvl="5" w:tplc="DD300CC0" w:tentative="1">
      <w:start w:val="1"/>
      <w:numFmt w:val="bullet"/>
      <w:lvlText w:val=""/>
      <w:lvlJc w:val="left"/>
      <w:pPr>
        <w:ind w:left="4320" w:hanging="360"/>
      </w:pPr>
      <w:rPr>
        <w:rFonts w:ascii="Wingdings" w:hAnsi="Wingdings" w:hint="default"/>
      </w:rPr>
    </w:lvl>
    <w:lvl w:ilvl="6" w:tplc="7702135A" w:tentative="1">
      <w:start w:val="1"/>
      <w:numFmt w:val="bullet"/>
      <w:lvlText w:val=""/>
      <w:lvlJc w:val="left"/>
      <w:pPr>
        <w:ind w:left="5040" w:hanging="360"/>
      </w:pPr>
      <w:rPr>
        <w:rFonts w:ascii="Symbol" w:hAnsi="Symbol" w:hint="default"/>
      </w:rPr>
    </w:lvl>
    <w:lvl w:ilvl="7" w:tplc="B9FC7EA8" w:tentative="1">
      <w:start w:val="1"/>
      <w:numFmt w:val="bullet"/>
      <w:lvlText w:val="o"/>
      <w:lvlJc w:val="left"/>
      <w:pPr>
        <w:ind w:left="5760" w:hanging="360"/>
      </w:pPr>
      <w:rPr>
        <w:rFonts w:ascii="Courier New" w:hAnsi="Courier New" w:cs="Courier New" w:hint="default"/>
      </w:rPr>
    </w:lvl>
    <w:lvl w:ilvl="8" w:tplc="994EF210" w:tentative="1">
      <w:start w:val="1"/>
      <w:numFmt w:val="bullet"/>
      <w:lvlText w:val=""/>
      <w:lvlJc w:val="left"/>
      <w:pPr>
        <w:ind w:left="6480" w:hanging="360"/>
      </w:pPr>
      <w:rPr>
        <w:rFonts w:ascii="Wingdings" w:hAnsi="Wingdings" w:hint="default"/>
      </w:rPr>
    </w:lvl>
  </w:abstractNum>
  <w:abstractNum w:abstractNumId="6" w15:restartNumberingAfterBreak="0">
    <w:nsid w:val="549110AE"/>
    <w:multiLevelType w:val="hybridMultilevel"/>
    <w:tmpl w:val="1636672C"/>
    <w:lvl w:ilvl="0" w:tplc="AFC835E4">
      <w:start w:val="1"/>
      <w:numFmt w:val="decimal"/>
      <w:lvlText w:val="%1."/>
      <w:lvlJc w:val="left"/>
      <w:pPr>
        <w:ind w:left="1428" w:hanging="360"/>
      </w:pPr>
    </w:lvl>
    <w:lvl w:ilvl="1" w:tplc="EEE43D6E" w:tentative="1">
      <w:start w:val="1"/>
      <w:numFmt w:val="lowerLetter"/>
      <w:lvlText w:val="%2."/>
      <w:lvlJc w:val="left"/>
      <w:pPr>
        <w:ind w:left="2148" w:hanging="360"/>
      </w:pPr>
    </w:lvl>
    <w:lvl w:ilvl="2" w:tplc="29DC58A0" w:tentative="1">
      <w:start w:val="1"/>
      <w:numFmt w:val="lowerRoman"/>
      <w:lvlText w:val="%3."/>
      <w:lvlJc w:val="right"/>
      <w:pPr>
        <w:ind w:left="2868" w:hanging="180"/>
      </w:pPr>
    </w:lvl>
    <w:lvl w:ilvl="3" w:tplc="5ABA2476" w:tentative="1">
      <w:start w:val="1"/>
      <w:numFmt w:val="decimal"/>
      <w:lvlText w:val="%4."/>
      <w:lvlJc w:val="left"/>
      <w:pPr>
        <w:ind w:left="3588" w:hanging="360"/>
      </w:pPr>
    </w:lvl>
    <w:lvl w:ilvl="4" w:tplc="1ADCCC70" w:tentative="1">
      <w:start w:val="1"/>
      <w:numFmt w:val="lowerLetter"/>
      <w:lvlText w:val="%5."/>
      <w:lvlJc w:val="left"/>
      <w:pPr>
        <w:ind w:left="4308" w:hanging="360"/>
      </w:pPr>
    </w:lvl>
    <w:lvl w:ilvl="5" w:tplc="A0BAA440" w:tentative="1">
      <w:start w:val="1"/>
      <w:numFmt w:val="lowerRoman"/>
      <w:lvlText w:val="%6."/>
      <w:lvlJc w:val="right"/>
      <w:pPr>
        <w:ind w:left="5028" w:hanging="180"/>
      </w:pPr>
    </w:lvl>
    <w:lvl w:ilvl="6" w:tplc="A748058E" w:tentative="1">
      <w:start w:val="1"/>
      <w:numFmt w:val="decimal"/>
      <w:lvlText w:val="%7."/>
      <w:lvlJc w:val="left"/>
      <w:pPr>
        <w:ind w:left="5748" w:hanging="360"/>
      </w:pPr>
    </w:lvl>
    <w:lvl w:ilvl="7" w:tplc="5DD65186" w:tentative="1">
      <w:start w:val="1"/>
      <w:numFmt w:val="lowerLetter"/>
      <w:lvlText w:val="%8."/>
      <w:lvlJc w:val="left"/>
      <w:pPr>
        <w:ind w:left="6468" w:hanging="360"/>
      </w:pPr>
    </w:lvl>
    <w:lvl w:ilvl="8" w:tplc="1410053E" w:tentative="1">
      <w:start w:val="1"/>
      <w:numFmt w:val="lowerRoman"/>
      <w:lvlText w:val="%9."/>
      <w:lvlJc w:val="right"/>
      <w:pPr>
        <w:ind w:left="7188" w:hanging="180"/>
      </w:pPr>
    </w:lvl>
  </w:abstractNum>
  <w:abstractNum w:abstractNumId="7" w15:restartNumberingAfterBreak="0">
    <w:nsid w:val="592231B8"/>
    <w:multiLevelType w:val="hybridMultilevel"/>
    <w:tmpl w:val="9BBE3202"/>
    <w:lvl w:ilvl="0" w:tplc="27DC8B9E">
      <w:start w:val="1"/>
      <w:numFmt w:val="bullet"/>
      <w:lvlText w:val=""/>
      <w:lvlJc w:val="left"/>
      <w:pPr>
        <w:ind w:left="720" w:hanging="360"/>
      </w:pPr>
      <w:rPr>
        <w:rFonts w:ascii="Symbol" w:hAnsi="Symbol" w:hint="default"/>
        <w:color w:val="D74E4E" w:themeColor="accent1"/>
      </w:rPr>
    </w:lvl>
    <w:lvl w:ilvl="1" w:tplc="95D821E6" w:tentative="1">
      <w:start w:val="1"/>
      <w:numFmt w:val="bullet"/>
      <w:lvlText w:val="o"/>
      <w:lvlJc w:val="left"/>
      <w:pPr>
        <w:ind w:left="1440" w:hanging="360"/>
      </w:pPr>
      <w:rPr>
        <w:rFonts w:ascii="Courier New" w:hAnsi="Courier New" w:cs="Courier New" w:hint="default"/>
      </w:rPr>
    </w:lvl>
    <w:lvl w:ilvl="2" w:tplc="FBF21320" w:tentative="1">
      <w:start w:val="1"/>
      <w:numFmt w:val="bullet"/>
      <w:lvlText w:val=""/>
      <w:lvlJc w:val="left"/>
      <w:pPr>
        <w:ind w:left="2160" w:hanging="360"/>
      </w:pPr>
      <w:rPr>
        <w:rFonts w:ascii="Wingdings" w:hAnsi="Wingdings" w:hint="default"/>
      </w:rPr>
    </w:lvl>
    <w:lvl w:ilvl="3" w:tplc="F1E482A4" w:tentative="1">
      <w:start w:val="1"/>
      <w:numFmt w:val="bullet"/>
      <w:lvlText w:val=""/>
      <w:lvlJc w:val="left"/>
      <w:pPr>
        <w:ind w:left="2880" w:hanging="360"/>
      </w:pPr>
      <w:rPr>
        <w:rFonts w:ascii="Symbol" w:hAnsi="Symbol" w:hint="default"/>
      </w:rPr>
    </w:lvl>
    <w:lvl w:ilvl="4" w:tplc="5DD2954A" w:tentative="1">
      <w:start w:val="1"/>
      <w:numFmt w:val="bullet"/>
      <w:lvlText w:val="o"/>
      <w:lvlJc w:val="left"/>
      <w:pPr>
        <w:ind w:left="3600" w:hanging="360"/>
      </w:pPr>
      <w:rPr>
        <w:rFonts w:ascii="Courier New" w:hAnsi="Courier New" w:cs="Courier New" w:hint="default"/>
      </w:rPr>
    </w:lvl>
    <w:lvl w:ilvl="5" w:tplc="D9DC707E" w:tentative="1">
      <w:start w:val="1"/>
      <w:numFmt w:val="bullet"/>
      <w:lvlText w:val=""/>
      <w:lvlJc w:val="left"/>
      <w:pPr>
        <w:ind w:left="4320" w:hanging="360"/>
      </w:pPr>
      <w:rPr>
        <w:rFonts w:ascii="Wingdings" w:hAnsi="Wingdings" w:hint="default"/>
      </w:rPr>
    </w:lvl>
    <w:lvl w:ilvl="6" w:tplc="2FF8BFE4" w:tentative="1">
      <w:start w:val="1"/>
      <w:numFmt w:val="bullet"/>
      <w:lvlText w:val=""/>
      <w:lvlJc w:val="left"/>
      <w:pPr>
        <w:ind w:left="5040" w:hanging="360"/>
      </w:pPr>
      <w:rPr>
        <w:rFonts w:ascii="Symbol" w:hAnsi="Symbol" w:hint="default"/>
      </w:rPr>
    </w:lvl>
    <w:lvl w:ilvl="7" w:tplc="21FAD248" w:tentative="1">
      <w:start w:val="1"/>
      <w:numFmt w:val="bullet"/>
      <w:lvlText w:val="o"/>
      <w:lvlJc w:val="left"/>
      <w:pPr>
        <w:ind w:left="5760" w:hanging="360"/>
      </w:pPr>
      <w:rPr>
        <w:rFonts w:ascii="Courier New" w:hAnsi="Courier New" w:cs="Courier New" w:hint="default"/>
      </w:rPr>
    </w:lvl>
    <w:lvl w:ilvl="8" w:tplc="B770EFEC" w:tentative="1">
      <w:start w:val="1"/>
      <w:numFmt w:val="bullet"/>
      <w:lvlText w:val=""/>
      <w:lvlJc w:val="left"/>
      <w:pPr>
        <w:ind w:left="6480" w:hanging="360"/>
      </w:pPr>
      <w:rPr>
        <w:rFonts w:ascii="Wingdings" w:hAnsi="Wingdings" w:hint="default"/>
      </w:rPr>
    </w:lvl>
  </w:abstractNum>
  <w:abstractNum w:abstractNumId="8" w15:restartNumberingAfterBreak="0">
    <w:nsid w:val="5F6203F6"/>
    <w:multiLevelType w:val="hybridMultilevel"/>
    <w:tmpl w:val="34D6809C"/>
    <w:lvl w:ilvl="0" w:tplc="A5367F1E">
      <w:start w:val="1"/>
      <w:numFmt w:val="bullet"/>
      <w:lvlText w:val=""/>
      <w:lvlJc w:val="left"/>
      <w:pPr>
        <w:ind w:left="720" w:hanging="360"/>
      </w:pPr>
      <w:rPr>
        <w:rFonts w:ascii="Symbol" w:hAnsi="Symbol" w:hint="default"/>
      </w:rPr>
    </w:lvl>
    <w:lvl w:ilvl="1" w:tplc="359881AC" w:tentative="1">
      <w:start w:val="1"/>
      <w:numFmt w:val="bullet"/>
      <w:lvlText w:val="o"/>
      <w:lvlJc w:val="left"/>
      <w:pPr>
        <w:ind w:left="1440" w:hanging="360"/>
      </w:pPr>
      <w:rPr>
        <w:rFonts w:ascii="Courier New" w:hAnsi="Courier New" w:cs="Courier New" w:hint="default"/>
      </w:rPr>
    </w:lvl>
    <w:lvl w:ilvl="2" w:tplc="2A0C6A9A" w:tentative="1">
      <w:start w:val="1"/>
      <w:numFmt w:val="bullet"/>
      <w:lvlText w:val=""/>
      <w:lvlJc w:val="left"/>
      <w:pPr>
        <w:ind w:left="2160" w:hanging="360"/>
      </w:pPr>
      <w:rPr>
        <w:rFonts w:ascii="Wingdings" w:hAnsi="Wingdings" w:hint="default"/>
      </w:rPr>
    </w:lvl>
    <w:lvl w:ilvl="3" w:tplc="0D92D640" w:tentative="1">
      <w:start w:val="1"/>
      <w:numFmt w:val="bullet"/>
      <w:lvlText w:val=""/>
      <w:lvlJc w:val="left"/>
      <w:pPr>
        <w:ind w:left="2880" w:hanging="360"/>
      </w:pPr>
      <w:rPr>
        <w:rFonts w:ascii="Symbol" w:hAnsi="Symbol" w:hint="default"/>
      </w:rPr>
    </w:lvl>
    <w:lvl w:ilvl="4" w:tplc="F8DEFFBE" w:tentative="1">
      <w:start w:val="1"/>
      <w:numFmt w:val="bullet"/>
      <w:lvlText w:val="o"/>
      <w:lvlJc w:val="left"/>
      <w:pPr>
        <w:ind w:left="3600" w:hanging="360"/>
      </w:pPr>
      <w:rPr>
        <w:rFonts w:ascii="Courier New" w:hAnsi="Courier New" w:cs="Courier New" w:hint="default"/>
      </w:rPr>
    </w:lvl>
    <w:lvl w:ilvl="5" w:tplc="DAFEF8C2" w:tentative="1">
      <w:start w:val="1"/>
      <w:numFmt w:val="bullet"/>
      <w:lvlText w:val=""/>
      <w:lvlJc w:val="left"/>
      <w:pPr>
        <w:ind w:left="4320" w:hanging="360"/>
      </w:pPr>
      <w:rPr>
        <w:rFonts w:ascii="Wingdings" w:hAnsi="Wingdings" w:hint="default"/>
      </w:rPr>
    </w:lvl>
    <w:lvl w:ilvl="6" w:tplc="AE4C22DA" w:tentative="1">
      <w:start w:val="1"/>
      <w:numFmt w:val="bullet"/>
      <w:lvlText w:val=""/>
      <w:lvlJc w:val="left"/>
      <w:pPr>
        <w:ind w:left="5040" w:hanging="360"/>
      </w:pPr>
      <w:rPr>
        <w:rFonts w:ascii="Symbol" w:hAnsi="Symbol" w:hint="default"/>
      </w:rPr>
    </w:lvl>
    <w:lvl w:ilvl="7" w:tplc="64D4A64A" w:tentative="1">
      <w:start w:val="1"/>
      <w:numFmt w:val="bullet"/>
      <w:lvlText w:val="o"/>
      <w:lvlJc w:val="left"/>
      <w:pPr>
        <w:ind w:left="5760" w:hanging="360"/>
      </w:pPr>
      <w:rPr>
        <w:rFonts w:ascii="Courier New" w:hAnsi="Courier New" w:cs="Courier New" w:hint="default"/>
      </w:rPr>
    </w:lvl>
    <w:lvl w:ilvl="8" w:tplc="054A5C90" w:tentative="1">
      <w:start w:val="1"/>
      <w:numFmt w:val="bullet"/>
      <w:lvlText w:val=""/>
      <w:lvlJc w:val="left"/>
      <w:pPr>
        <w:ind w:left="6480" w:hanging="360"/>
      </w:pPr>
      <w:rPr>
        <w:rFonts w:ascii="Wingdings" w:hAnsi="Wingdings" w:hint="default"/>
      </w:rPr>
    </w:lvl>
  </w:abstractNum>
  <w:abstractNum w:abstractNumId="9" w15:restartNumberingAfterBreak="0">
    <w:nsid w:val="60D751BE"/>
    <w:multiLevelType w:val="hybridMultilevel"/>
    <w:tmpl w:val="7C263CCA"/>
    <w:lvl w:ilvl="0" w:tplc="0B3E9BF2">
      <w:start w:val="1"/>
      <w:numFmt w:val="bullet"/>
      <w:lvlText w:val=""/>
      <w:lvlJc w:val="left"/>
      <w:pPr>
        <w:ind w:left="720" w:hanging="360"/>
      </w:pPr>
      <w:rPr>
        <w:rFonts w:ascii="Symbol" w:hAnsi="Symbol" w:hint="default"/>
      </w:rPr>
    </w:lvl>
    <w:lvl w:ilvl="1" w:tplc="2F5068F6" w:tentative="1">
      <w:start w:val="1"/>
      <w:numFmt w:val="bullet"/>
      <w:lvlText w:val="o"/>
      <w:lvlJc w:val="left"/>
      <w:pPr>
        <w:ind w:left="1440" w:hanging="360"/>
      </w:pPr>
      <w:rPr>
        <w:rFonts w:ascii="Courier New" w:hAnsi="Courier New" w:cs="Courier New" w:hint="default"/>
      </w:rPr>
    </w:lvl>
    <w:lvl w:ilvl="2" w:tplc="0D2230B0" w:tentative="1">
      <w:start w:val="1"/>
      <w:numFmt w:val="bullet"/>
      <w:lvlText w:val=""/>
      <w:lvlJc w:val="left"/>
      <w:pPr>
        <w:ind w:left="2160" w:hanging="360"/>
      </w:pPr>
      <w:rPr>
        <w:rFonts w:ascii="Wingdings" w:hAnsi="Wingdings" w:hint="default"/>
      </w:rPr>
    </w:lvl>
    <w:lvl w:ilvl="3" w:tplc="1BC00042" w:tentative="1">
      <w:start w:val="1"/>
      <w:numFmt w:val="bullet"/>
      <w:lvlText w:val=""/>
      <w:lvlJc w:val="left"/>
      <w:pPr>
        <w:ind w:left="2880" w:hanging="360"/>
      </w:pPr>
      <w:rPr>
        <w:rFonts w:ascii="Symbol" w:hAnsi="Symbol" w:hint="default"/>
      </w:rPr>
    </w:lvl>
    <w:lvl w:ilvl="4" w:tplc="367E1186" w:tentative="1">
      <w:start w:val="1"/>
      <w:numFmt w:val="bullet"/>
      <w:lvlText w:val="o"/>
      <w:lvlJc w:val="left"/>
      <w:pPr>
        <w:ind w:left="3600" w:hanging="360"/>
      </w:pPr>
      <w:rPr>
        <w:rFonts w:ascii="Courier New" w:hAnsi="Courier New" w:cs="Courier New" w:hint="default"/>
      </w:rPr>
    </w:lvl>
    <w:lvl w:ilvl="5" w:tplc="931AE49C" w:tentative="1">
      <w:start w:val="1"/>
      <w:numFmt w:val="bullet"/>
      <w:lvlText w:val=""/>
      <w:lvlJc w:val="left"/>
      <w:pPr>
        <w:ind w:left="4320" w:hanging="360"/>
      </w:pPr>
      <w:rPr>
        <w:rFonts w:ascii="Wingdings" w:hAnsi="Wingdings" w:hint="default"/>
      </w:rPr>
    </w:lvl>
    <w:lvl w:ilvl="6" w:tplc="E59A03B8" w:tentative="1">
      <w:start w:val="1"/>
      <w:numFmt w:val="bullet"/>
      <w:lvlText w:val=""/>
      <w:lvlJc w:val="left"/>
      <w:pPr>
        <w:ind w:left="5040" w:hanging="360"/>
      </w:pPr>
      <w:rPr>
        <w:rFonts w:ascii="Symbol" w:hAnsi="Symbol" w:hint="default"/>
      </w:rPr>
    </w:lvl>
    <w:lvl w:ilvl="7" w:tplc="EE8AA4DA" w:tentative="1">
      <w:start w:val="1"/>
      <w:numFmt w:val="bullet"/>
      <w:lvlText w:val="o"/>
      <w:lvlJc w:val="left"/>
      <w:pPr>
        <w:ind w:left="5760" w:hanging="360"/>
      </w:pPr>
      <w:rPr>
        <w:rFonts w:ascii="Courier New" w:hAnsi="Courier New" w:cs="Courier New" w:hint="default"/>
      </w:rPr>
    </w:lvl>
    <w:lvl w:ilvl="8" w:tplc="EA4872A6" w:tentative="1">
      <w:start w:val="1"/>
      <w:numFmt w:val="bullet"/>
      <w:lvlText w:val=""/>
      <w:lvlJc w:val="left"/>
      <w:pPr>
        <w:ind w:left="6480" w:hanging="360"/>
      </w:pPr>
      <w:rPr>
        <w:rFonts w:ascii="Wingdings" w:hAnsi="Wingdings" w:hint="default"/>
      </w:rPr>
    </w:lvl>
  </w:abstractNum>
  <w:abstractNum w:abstractNumId="10" w15:restartNumberingAfterBreak="0">
    <w:nsid w:val="73F24905"/>
    <w:multiLevelType w:val="multilevel"/>
    <w:tmpl w:val="D338A03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pStyle w:val="Overskrift6"/>
      <w:lvlText w:val="%1.%2.%3.%4.%5.%6"/>
      <w:lvlJc w:val="left"/>
      <w:pPr>
        <w:ind w:left="1152" w:hanging="1152"/>
      </w:pPr>
    </w:lvl>
    <w:lvl w:ilvl="6">
      <w:start w:val="1"/>
      <w:numFmt w:val="decimal"/>
      <w:pStyle w:val="Overskrift7"/>
      <w:lvlText w:val="%1.%2.%3.%4.%5.%6.%7"/>
      <w:lvlJc w:val="left"/>
      <w:pPr>
        <w:ind w:left="1296" w:hanging="1296"/>
      </w:pPr>
    </w:lvl>
    <w:lvl w:ilvl="7">
      <w:start w:val="1"/>
      <w:numFmt w:val="decimal"/>
      <w:pStyle w:val="Overskrift8"/>
      <w:lvlText w:val="%1.%2.%3.%4.%5.%6.%7.%8"/>
      <w:lvlJc w:val="left"/>
      <w:pPr>
        <w:ind w:left="1440" w:hanging="1440"/>
      </w:pPr>
    </w:lvl>
    <w:lvl w:ilvl="8">
      <w:start w:val="1"/>
      <w:numFmt w:val="decimal"/>
      <w:pStyle w:val="Overskrift9"/>
      <w:lvlText w:val="%1.%2.%3.%4.%5.%6.%7.%8.%9"/>
      <w:lvlJc w:val="left"/>
      <w:pPr>
        <w:ind w:left="1584" w:hanging="1584"/>
      </w:pPr>
    </w:lvl>
  </w:abstractNum>
  <w:abstractNum w:abstractNumId="11" w15:restartNumberingAfterBreak="0">
    <w:nsid w:val="7D29654B"/>
    <w:multiLevelType w:val="hybridMultilevel"/>
    <w:tmpl w:val="4D9EFBDC"/>
    <w:lvl w:ilvl="0" w:tplc="AF5858AC">
      <w:start w:val="1"/>
      <w:numFmt w:val="bullet"/>
      <w:lvlText w:val="‐"/>
      <w:lvlJc w:val="left"/>
      <w:pPr>
        <w:ind w:left="720" w:hanging="360"/>
      </w:pPr>
      <w:rPr>
        <w:rFonts w:ascii="Calibri" w:hAnsi="Calibri" w:hint="default"/>
      </w:rPr>
    </w:lvl>
    <w:lvl w:ilvl="1" w:tplc="44DE75E0">
      <w:start w:val="1"/>
      <w:numFmt w:val="bullet"/>
      <w:lvlText w:val="‐"/>
      <w:lvlJc w:val="left"/>
      <w:pPr>
        <w:ind w:left="1440" w:hanging="360"/>
      </w:pPr>
      <w:rPr>
        <w:rFonts w:ascii="Calibri" w:hAnsi="Calibri" w:hint="default"/>
      </w:rPr>
    </w:lvl>
    <w:lvl w:ilvl="2" w:tplc="903270AC" w:tentative="1">
      <w:start w:val="1"/>
      <w:numFmt w:val="bullet"/>
      <w:lvlText w:val=""/>
      <w:lvlJc w:val="left"/>
      <w:pPr>
        <w:ind w:left="2160" w:hanging="360"/>
      </w:pPr>
      <w:rPr>
        <w:rFonts w:ascii="Wingdings" w:hAnsi="Wingdings" w:cs="Wingdings" w:hint="default"/>
      </w:rPr>
    </w:lvl>
    <w:lvl w:ilvl="3" w:tplc="D5CA47E0" w:tentative="1">
      <w:start w:val="1"/>
      <w:numFmt w:val="bullet"/>
      <w:lvlText w:val=""/>
      <w:lvlJc w:val="left"/>
      <w:pPr>
        <w:ind w:left="2880" w:hanging="360"/>
      </w:pPr>
      <w:rPr>
        <w:rFonts w:ascii="Symbol" w:hAnsi="Symbol" w:cs="Symbol" w:hint="default"/>
      </w:rPr>
    </w:lvl>
    <w:lvl w:ilvl="4" w:tplc="E2D82D04" w:tentative="1">
      <w:start w:val="1"/>
      <w:numFmt w:val="bullet"/>
      <w:lvlText w:val="o"/>
      <w:lvlJc w:val="left"/>
      <w:pPr>
        <w:ind w:left="3600" w:hanging="360"/>
      </w:pPr>
      <w:rPr>
        <w:rFonts w:ascii="Courier New" w:hAnsi="Courier New" w:cs="Courier New" w:hint="default"/>
      </w:rPr>
    </w:lvl>
    <w:lvl w:ilvl="5" w:tplc="71C87D7E" w:tentative="1">
      <w:start w:val="1"/>
      <w:numFmt w:val="bullet"/>
      <w:lvlText w:val=""/>
      <w:lvlJc w:val="left"/>
      <w:pPr>
        <w:ind w:left="4320" w:hanging="360"/>
      </w:pPr>
      <w:rPr>
        <w:rFonts w:ascii="Wingdings" w:hAnsi="Wingdings" w:cs="Wingdings" w:hint="default"/>
      </w:rPr>
    </w:lvl>
    <w:lvl w:ilvl="6" w:tplc="EABCCA92" w:tentative="1">
      <w:start w:val="1"/>
      <w:numFmt w:val="bullet"/>
      <w:lvlText w:val=""/>
      <w:lvlJc w:val="left"/>
      <w:pPr>
        <w:ind w:left="5040" w:hanging="360"/>
      </w:pPr>
      <w:rPr>
        <w:rFonts w:ascii="Symbol" w:hAnsi="Symbol" w:cs="Symbol" w:hint="default"/>
      </w:rPr>
    </w:lvl>
    <w:lvl w:ilvl="7" w:tplc="B8A63A8A" w:tentative="1">
      <w:start w:val="1"/>
      <w:numFmt w:val="bullet"/>
      <w:lvlText w:val="o"/>
      <w:lvlJc w:val="left"/>
      <w:pPr>
        <w:ind w:left="5760" w:hanging="360"/>
      </w:pPr>
      <w:rPr>
        <w:rFonts w:ascii="Courier New" w:hAnsi="Courier New" w:cs="Courier New" w:hint="default"/>
      </w:rPr>
    </w:lvl>
    <w:lvl w:ilvl="8" w:tplc="3266D41E" w:tentative="1">
      <w:start w:val="1"/>
      <w:numFmt w:val="bullet"/>
      <w:lvlText w:val=""/>
      <w:lvlJc w:val="left"/>
      <w:pPr>
        <w:ind w:left="6480" w:hanging="360"/>
      </w:pPr>
      <w:rPr>
        <w:rFonts w:ascii="Wingdings" w:hAnsi="Wingdings" w:cs="Wingdings" w:hint="default"/>
      </w:rPr>
    </w:lvl>
  </w:abstractNum>
  <w:abstractNum w:abstractNumId="12" w15:restartNumberingAfterBreak="0">
    <w:nsid w:val="7E1D7755"/>
    <w:multiLevelType w:val="multilevel"/>
    <w:tmpl w:val="0414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16cid:durableId="1754430055">
    <w:abstractNumId w:val="5"/>
  </w:num>
  <w:num w:numId="2" w16cid:durableId="1575312093">
    <w:abstractNumId w:val="4"/>
  </w:num>
  <w:num w:numId="3" w16cid:durableId="236521755">
    <w:abstractNumId w:val="11"/>
  </w:num>
  <w:num w:numId="4" w16cid:durableId="1956784572">
    <w:abstractNumId w:val="12"/>
  </w:num>
  <w:num w:numId="5" w16cid:durableId="708379070">
    <w:abstractNumId w:val="7"/>
  </w:num>
  <w:num w:numId="6" w16cid:durableId="1152024207">
    <w:abstractNumId w:val="9"/>
  </w:num>
  <w:num w:numId="7" w16cid:durableId="1777824568">
    <w:abstractNumId w:val="8"/>
  </w:num>
  <w:num w:numId="8" w16cid:durableId="711729571">
    <w:abstractNumId w:val="3"/>
  </w:num>
  <w:num w:numId="9" w16cid:durableId="1831099010">
    <w:abstractNumId w:val="2"/>
  </w:num>
  <w:num w:numId="10" w16cid:durableId="1265843372">
    <w:abstractNumId w:val="6"/>
  </w:num>
  <w:num w:numId="11" w16cid:durableId="190458772">
    <w:abstractNumId w:val="10"/>
  </w:num>
  <w:num w:numId="12" w16cid:durableId="1743286399">
    <w:abstractNumId w:val="0"/>
  </w:num>
  <w:num w:numId="13" w16cid:durableId="134960218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attachedTemplate r:id="rId1"/>
  <w:documentProtection w:formatting="1" w:enforcement="0"/>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7863"/>
    <w:rsid w:val="00002B84"/>
    <w:rsid w:val="00011A44"/>
    <w:rsid w:val="00013307"/>
    <w:rsid w:val="00013911"/>
    <w:rsid w:val="00022553"/>
    <w:rsid w:val="000228B6"/>
    <w:rsid w:val="0003165C"/>
    <w:rsid w:val="00032B93"/>
    <w:rsid w:val="00035ADF"/>
    <w:rsid w:val="00054A7F"/>
    <w:rsid w:val="00061151"/>
    <w:rsid w:val="00065998"/>
    <w:rsid w:val="00066E44"/>
    <w:rsid w:val="00070BC7"/>
    <w:rsid w:val="00083E71"/>
    <w:rsid w:val="000879B2"/>
    <w:rsid w:val="000919B3"/>
    <w:rsid w:val="00092A2E"/>
    <w:rsid w:val="000934B2"/>
    <w:rsid w:val="00094112"/>
    <w:rsid w:val="000A18B1"/>
    <w:rsid w:val="000A3FC0"/>
    <w:rsid w:val="000A764B"/>
    <w:rsid w:val="000A7EC5"/>
    <w:rsid w:val="000B3BAB"/>
    <w:rsid w:val="000D3DE5"/>
    <w:rsid w:val="000D42E3"/>
    <w:rsid w:val="000D4A62"/>
    <w:rsid w:val="000D6ABD"/>
    <w:rsid w:val="000E1476"/>
    <w:rsid w:val="000E69C1"/>
    <w:rsid w:val="000F4B8D"/>
    <w:rsid w:val="00105EC1"/>
    <w:rsid w:val="001079C5"/>
    <w:rsid w:val="00110A65"/>
    <w:rsid w:val="00122164"/>
    <w:rsid w:val="001233F9"/>
    <w:rsid w:val="00125A46"/>
    <w:rsid w:val="00127BCA"/>
    <w:rsid w:val="0014675F"/>
    <w:rsid w:val="00151406"/>
    <w:rsid w:val="00152CF3"/>
    <w:rsid w:val="00154146"/>
    <w:rsid w:val="00154478"/>
    <w:rsid w:val="00174788"/>
    <w:rsid w:val="00182345"/>
    <w:rsid w:val="00186E6B"/>
    <w:rsid w:val="00193A9B"/>
    <w:rsid w:val="001940AE"/>
    <w:rsid w:val="001A183F"/>
    <w:rsid w:val="001A46B7"/>
    <w:rsid w:val="001A75BE"/>
    <w:rsid w:val="001B0380"/>
    <w:rsid w:val="001B135D"/>
    <w:rsid w:val="001B5F23"/>
    <w:rsid w:val="001C5D34"/>
    <w:rsid w:val="001D6D6E"/>
    <w:rsid w:val="001D6D98"/>
    <w:rsid w:val="001F331E"/>
    <w:rsid w:val="001F59ED"/>
    <w:rsid w:val="001F6BDF"/>
    <w:rsid w:val="00200952"/>
    <w:rsid w:val="00207619"/>
    <w:rsid w:val="00212246"/>
    <w:rsid w:val="002127AA"/>
    <w:rsid w:val="00212F30"/>
    <w:rsid w:val="00213A12"/>
    <w:rsid w:val="00223CC9"/>
    <w:rsid w:val="00225590"/>
    <w:rsid w:val="0023147B"/>
    <w:rsid w:val="00233AEB"/>
    <w:rsid w:val="0023576B"/>
    <w:rsid w:val="00235B71"/>
    <w:rsid w:val="00241FE6"/>
    <w:rsid w:val="00244E14"/>
    <w:rsid w:val="0024706F"/>
    <w:rsid w:val="00247863"/>
    <w:rsid w:val="002522A9"/>
    <w:rsid w:val="0025748F"/>
    <w:rsid w:val="00262B64"/>
    <w:rsid w:val="00265B76"/>
    <w:rsid w:val="00267E27"/>
    <w:rsid w:val="002732C7"/>
    <w:rsid w:val="002737C1"/>
    <w:rsid w:val="00290093"/>
    <w:rsid w:val="00290402"/>
    <w:rsid w:val="002925AB"/>
    <w:rsid w:val="0029715C"/>
    <w:rsid w:val="002975E1"/>
    <w:rsid w:val="002979DB"/>
    <w:rsid w:val="002A3075"/>
    <w:rsid w:val="002A4CCC"/>
    <w:rsid w:val="002B4B61"/>
    <w:rsid w:val="002C7E6A"/>
    <w:rsid w:val="002D2673"/>
    <w:rsid w:val="002E247D"/>
    <w:rsid w:val="002F414A"/>
    <w:rsid w:val="002F5B89"/>
    <w:rsid w:val="003115A0"/>
    <w:rsid w:val="003143FD"/>
    <w:rsid w:val="00331485"/>
    <w:rsid w:val="003336CE"/>
    <w:rsid w:val="00336A40"/>
    <w:rsid w:val="00337E07"/>
    <w:rsid w:val="00341D9B"/>
    <w:rsid w:val="00346F42"/>
    <w:rsid w:val="0035051B"/>
    <w:rsid w:val="003538E2"/>
    <w:rsid w:val="00353C30"/>
    <w:rsid w:val="003548D8"/>
    <w:rsid w:val="00354E25"/>
    <w:rsid w:val="00367809"/>
    <w:rsid w:val="003855B3"/>
    <w:rsid w:val="00397BA3"/>
    <w:rsid w:val="003A3034"/>
    <w:rsid w:val="003A7A99"/>
    <w:rsid w:val="003B33EF"/>
    <w:rsid w:val="003B4E2F"/>
    <w:rsid w:val="003C0B7D"/>
    <w:rsid w:val="003C2B1F"/>
    <w:rsid w:val="003D25BC"/>
    <w:rsid w:val="003D318D"/>
    <w:rsid w:val="003D410C"/>
    <w:rsid w:val="003E1A02"/>
    <w:rsid w:val="003E30B3"/>
    <w:rsid w:val="00401CB3"/>
    <w:rsid w:val="00415C2F"/>
    <w:rsid w:val="004164BE"/>
    <w:rsid w:val="00426008"/>
    <w:rsid w:val="0045179B"/>
    <w:rsid w:val="00454E87"/>
    <w:rsid w:val="00455174"/>
    <w:rsid w:val="00467093"/>
    <w:rsid w:val="00467D4F"/>
    <w:rsid w:val="004736B4"/>
    <w:rsid w:val="00482CFB"/>
    <w:rsid w:val="00482E5A"/>
    <w:rsid w:val="0049035D"/>
    <w:rsid w:val="004A0B71"/>
    <w:rsid w:val="004A3FFC"/>
    <w:rsid w:val="004B4364"/>
    <w:rsid w:val="004B4C1D"/>
    <w:rsid w:val="004C05DB"/>
    <w:rsid w:val="004C6029"/>
    <w:rsid w:val="004D1238"/>
    <w:rsid w:val="004E6352"/>
    <w:rsid w:val="004F4895"/>
    <w:rsid w:val="004F6C04"/>
    <w:rsid w:val="004F722E"/>
    <w:rsid w:val="00502166"/>
    <w:rsid w:val="0050636C"/>
    <w:rsid w:val="0050708B"/>
    <w:rsid w:val="00507581"/>
    <w:rsid w:val="0051229B"/>
    <w:rsid w:val="00513034"/>
    <w:rsid w:val="0052424F"/>
    <w:rsid w:val="00534CED"/>
    <w:rsid w:val="005419FC"/>
    <w:rsid w:val="00547EBB"/>
    <w:rsid w:val="0055388D"/>
    <w:rsid w:val="005543D1"/>
    <w:rsid w:val="0056728E"/>
    <w:rsid w:val="005726E9"/>
    <w:rsid w:val="005733FB"/>
    <w:rsid w:val="005840B4"/>
    <w:rsid w:val="0059153D"/>
    <w:rsid w:val="00594334"/>
    <w:rsid w:val="00594E81"/>
    <w:rsid w:val="005A10C2"/>
    <w:rsid w:val="005A3FDC"/>
    <w:rsid w:val="005A55DC"/>
    <w:rsid w:val="005A56FE"/>
    <w:rsid w:val="005A61B6"/>
    <w:rsid w:val="005B08D2"/>
    <w:rsid w:val="005B4DA4"/>
    <w:rsid w:val="005B5530"/>
    <w:rsid w:val="005C22EA"/>
    <w:rsid w:val="005C5EA1"/>
    <w:rsid w:val="005E26A9"/>
    <w:rsid w:val="005E6F99"/>
    <w:rsid w:val="006010EA"/>
    <w:rsid w:val="00611EB6"/>
    <w:rsid w:val="006248E6"/>
    <w:rsid w:val="00626BA1"/>
    <w:rsid w:val="0063692B"/>
    <w:rsid w:val="00637676"/>
    <w:rsid w:val="006413B1"/>
    <w:rsid w:val="00641C91"/>
    <w:rsid w:val="00656732"/>
    <w:rsid w:val="00665A4C"/>
    <w:rsid w:val="00666D00"/>
    <w:rsid w:val="00671AB3"/>
    <w:rsid w:val="0067460D"/>
    <w:rsid w:val="00683082"/>
    <w:rsid w:val="00684925"/>
    <w:rsid w:val="0069004E"/>
    <w:rsid w:val="006A7977"/>
    <w:rsid w:val="006B2B0F"/>
    <w:rsid w:val="006C0B8B"/>
    <w:rsid w:val="006C574B"/>
    <w:rsid w:val="006C5E78"/>
    <w:rsid w:val="006C7485"/>
    <w:rsid w:val="006D3385"/>
    <w:rsid w:val="006D52DA"/>
    <w:rsid w:val="006E63D8"/>
    <w:rsid w:val="006F084A"/>
    <w:rsid w:val="006F174D"/>
    <w:rsid w:val="00705A92"/>
    <w:rsid w:val="00706984"/>
    <w:rsid w:val="00713520"/>
    <w:rsid w:val="00720CA8"/>
    <w:rsid w:val="007264D3"/>
    <w:rsid w:val="007267B4"/>
    <w:rsid w:val="00736EA3"/>
    <w:rsid w:val="00743682"/>
    <w:rsid w:val="00755257"/>
    <w:rsid w:val="00762CC7"/>
    <w:rsid w:val="00773436"/>
    <w:rsid w:val="0077753B"/>
    <w:rsid w:val="00777A86"/>
    <w:rsid w:val="00790A9C"/>
    <w:rsid w:val="00792741"/>
    <w:rsid w:val="007A1D36"/>
    <w:rsid w:val="007A2680"/>
    <w:rsid w:val="007B15D0"/>
    <w:rsid w:val="007B4FF2"/>
    <w:rsid w:val="007C46C0"/>
    <w:rsid w:val="007D0A13"/>
    <w:rsid w:val="007D46AF"/>
    <w:rsid w:val="007E004D"/>
    <w:rsid w:val="007E37BC"/>
    <w:rsid w:val="007E4CDF"/>
    <w:rsid w:val="007E79AC"/>
    <w:rsid w:val="007F6068"/>
    <w:rsid w:val="00816E23"/>
    <w:rsid w:val="00821F16"/>
    <w:rsid w:val="00833AAF"/>
    <w:rsid w:val="008420C7"/>
    <w:rsid w:val="00842AAB"/>
    <w:rsid w:val="00852929"/>
    <w:rsid w:val="008562D7"/>
    <w:rsid w:val="00856C4B"/>
    <w:rsid w:val="00865DDB"/>
    <w:rsid w:val="00872B54"/>
    <w:rsid w:val="00873EA3"/>
    <w:rsid w:val="00874D4B"/>
    <w:rsid w:val="0088056D"/>
    <w:rsid w:val="00883C69"/>
    <w:rsid w:val="00895C2D"/>
    <w:rsid w:val="00896FC2"/>
    <w:rsid w:val="008A0EAE"/>
    <w:rsid w:val="008A395D"/>
    <w:rsid w:val="008A4F57"/>
    <w:rsid w:val="008A5567"/>
    <w:rsid w:val="008B3604"/>
    <w:rsid w:val="008B6ADE"/>
    <w:rsid w:val="008C71AD"/>
    <w:rsid w:val="008C76A7"/>
    <w:rsid w:val="008C7CE8"/>
    <w:rsid w:val="008D1709"/>
    <w:rsid w:val="008D1942"/>
    <w:rsid w:val="008D57A8"/>
    <w:rsid w:val="008F2D50"/>
    <w:rsid w:val="00900FA3"/>
    <w:rsid w:val="009027E3"/>
    <w:rsid w:val="00902A1E"/>
    <w:rsid w:val="00902F04"/>
    <w:rsid w:val="00905458"/>
    <w:rsid w:val="00906A61"/>
    <w:rsid w:val="0091064D"/>
    <w:rsid w:val="00923E0D"/>
    <w:rsid w:val="00925F14"/>
    <w:rsid w:val="00931685"/>
    <w:rsid w:val="00931BDD"/>
    <w:rsid w:val="00935047"/>
    <w:rsid w:val="00936A75"/>
    <w:rsid w:val="00950851"/>
    <w:rsid w:val="00950D87"/>
    <w:rsid w:val="00950F38"/>
    <w:rsid w:val="0095454F"/>
    <w:rsid w:val="00961804"/>
    <w:rsid w:val="00971232"/>
    <w:rsid w:val="0097180A"/>
    <w:rsid w:val="00987A69"/>
    <w:rsid w:val="00987E94"/>
    <w:rsid w:val="00994990"/>
    <w:rsid w:val="009A1B6F"/>
    <w:rsid w:val="009A3138"/>
    <w:rsid w:val="009B07F5"/>
    <w:rsid w:val="009C68BA"/>
    <w:rsid w:val="009D0190"/>
    <w:rsid w:val="009D26AE"/>
    <w:rsid w:val="009E0D4D"/>
    <w:rsid w:val="009E192C"/>
    <w:rsid w:val="009F79C1"/>
    <w:rsid w:val="00A00019"/>
    <w:rsid w:val="00A11ED9"/>
    <w:rsid w:val="00A11F4E"/>
    <w:rsid w:val="00A13614"/>
    <w:rsid w:val="00A17018"/>
    <w:rsid w:val="00A17B2B"/>
    <w:rsid w:val="00A22A31"/>
    <w:rsid w:val="00A31A7D"/>
    <w:rsid w:val="00A31C9D"/>
    <w:rsid w:val="00A34705"/>
    <w:rsid w:val="00A348CE"/>
    <w:rsid w:val="00A41D1D"/>
    <w:rsid w:val="00A42729"/>
    <w:rsid w:val="00A45DFF"/>
    <w:rsid w:val="00A51814"/>
    <w:rsid w:val="00A51AD1"/>
    <w:rsid w:val="00A57A87"/>
    <w:rsid w:val="00A60E8E"/>
    <w:rsid w:val="00A70DF6"/>
    <w:rsid w:val="00A85194"/>
    <w:rsid w:val="00A95E15"/>
    <w:rsid w:val="00A96708"/>
    <w:rsid w:val="00AA180B"/>
    <w:rsid w:val="00AA6DAB"/>
    <w:rsid w:val="00AB0636"/>
    <w:rsid w:val="00AB12A1"/>
    <w:rsid w:val="00AC0785"/>
    <w:rsid w:val="00AD3941"/>
    <w:rsid w:val="00AE5994"/>
    <w:rsid w:val="00AF0845"/>
    <w:rsid w:val="00AF08BD"/>
    <w:rsid w:val="00AF4776"/>
    <w:rsid w:val="00AF6D41"/>
    <w:rsid w:val="00B030AE"/>
    <w:rsid w:val="00B0715F"/>
    <w:rsid w:val="00B125C2"/>
    <w:rsid w:val="00B16997"/>
    <w:rsid w:val="00B20765"/>
    <w:rsid w:val="00B21829"/>
    <w:rsid w:val="00B371CA"/>
    <w:rsid w:val="00B405FA"/>
    <w:rsid w:val="00B45345"/>
    <w:rsid w:val="00B475E5"/>
    <w:rsid w:val="00B53092"/>
    <w:rsid w:val="00B607F4"/>
    <w:rsid w:val="00B660B6"/>
    <w:rsid w:val="00B72FB0"/>
    <w:rsid w:val="00B8473D"/>
    <w:rsid w:val="00B92BBE"/>
    <w:rsid w:val="00BA3F0E"/>
    <w:rsid w:val="00BA73E4"/>
    <w:rsid w:val="00BA771D"/>
    <w:rsid w:val="00BC3935"/>
    <w:rsid w:val="00BC62CC"/>
    <w:rsid w:val="00BC7133"/>
    <w:rsid w:val="00BC72EB"/>
    <w:rsid w:val="00BC7D4D"/>
    <w:rsid w:val="00BD005A"/>
    <w:rsid w:val="00BF2ED8"/>
    <w:rsid w:val="00BF5302"/>
    <w:rsid w:val="00BF6740"/>
    <w:rsid w:val="00BF74BA"/>
    <w:rsid w:val="00C022D3"/>
    <w:rsid w:val="00C029BC"/>
    <w:rsid w:val="00C03580"/>
    <w:rsid w:val="00C0433A"/>
    <w:rsid w:val="00C04E72"/>
    <w:rsid w:val="00C076B4"/>
    <w:rsid w:val="00C10249"/>
    <w:rsid w:val="00C2419E"/>
    <w:rsid w:val="00C25A55"/>
    <w:rsid w:val="00C26056"/>
    <w:rsid w:val="00C34229"/>
    <w:rsid w:val="00C34751"/>
    <w:rsid w:val="00C37265"/>
    <w:rsid w:val="00C47065"/>
    <w:rsid w:val="00C51E99"/>
    <w:rsid w:val="00C52901"/>
    <w:rsid w:val="00C53DD3"/>
    <w:rsid w:val="00C554A9"/>
    <w:rsid w:val="00C605AF"/>
    <w:rsid w:val="00C61D5E"/>
    <w:rsid w:val="00C646A0"/>
    <w:rsid w:val="00C67B71"/>
    <w:rsid w:val="00C70DB3"/>
    <w:rsid w:val="00C767E0"/>
    <w:rsid w:val="00C76C31"/>
    <w:rsid w:val="00C80771"/>
    <w:rsid w:val="00C851AA"/>
    <w:rsid w:val="00C868A8"/>
    <w:rsid w:val="00C9219B"/>
    <w:rsid w:val="00C92CA0"/>
    <w:rsid w:val="00C94529"/>
    <w:rsid w:val="00C95A51"/>
    <w:rsid w:val="00C96080"/>
    <w:rsid w:val="00CA3221"/>
    <w:rsid w:val="00CA7230"/>
    <w:rsid w:val="00CB2AA8"/>
    <w:rsid w:val="00CB2FF6"/>
    <w:rsid w:val="00CC43D2"/>
    <w:rsid w:val="00CD48ED"/>
    <w:rsid w:val="00CE65C5"/>
    <w:rsid w:val="00CF041B"/>
    <w:rsid w:val="00CF35B4"/>
    <w:rsid w:val="00CF71A3"/>
    <w:rsid w:val="00CF7242"/>
    <w:rsid w:val="00CF7A81"/>
    <w:rsid w:val="00D04184"/>
    <w:rsid w:val="00D068AC"/>
    <w:rsid w:val="00D138C7"/>
    <w:rsid w:val="00D21218"/>
    <w:rsid w:val="00D34A86"/>
    <w:rsid w:val="00D41491"/>
    <w:rsid w:val="00D57D38"/>
    <w:rsid w:val="00D61BDA"/>
    <w:rsid w:val="00D632DF"/>
    <w:rsid w:val="00D6471F"/>
    <w:rsid w:val="00D666BB"/>
    <w:rsid w:val="00D6694F"/>
    <w:rsid w:val="00D70FB2"/>
    <w:rsid w:val="00D76A64"/>
    <w:rsid w:val="00D82DF6"/>
    <w:rsid w:val="00D85A46"/>
    <w:rsid w:val="00D8677B"/>
    <w:rsid w:val="00D91668"/>
    <w:rsid w:val="00D93426"/>
    <w:rsid w:val="00D935CA"/>
    <w:rsid w:val="00DB6279"/>
    <w:rsid w:val="00DB66EB"/>
    <w:rsid w:val="00DC2869"/>
    <w:rsid w:val="00DC5F12"/>
    <w:rsid w:val="00DD17E8"/>
    <w:rsid w:val="00DD2B22"/>
    <w:rsid w:val="00DE5FA8"/>
    <w:rsid w:val="00DE68FD"/>
    <w:rsid w:val="00DF22C7"/>
    <w:rsid w:val="00DF27B4"/>
    <w:rsid w:val="00E014BD"/>
    <w:rsid w:val="00E018E2"/>
    <w:rsid w:val="00E10D31"/>
    <w:rsid w:val="00E11D49"/>
    <w:rsid w:val="00E13639"/>
    <w:rsid w:val="00E2137D"/>
    <w:rsid w:val="00E25BAA"/>
    <w:rsid w:val="00E2678A"/>
    <w:rsid w:val="00E30923"/>
    <w:rsid w:val="00E31DDE"/>
    <w:rsid w:val="00E37406"/>
    <w:rsid w:val="00E45161"/>
    <w:rsid w:val="00E55FC3"/>
    <w:rsid w:val="00E61FD3"/>
    <w:rsid w:val="00E62DF6"/>
    <w:rsid w:val="00E62E4E"/>
    <w:rsid w:val="00E66EF6"/>
    <w:rsid w:val="00E76EE6"/>
    <w:rsid w:val="00E835DA"/>
    <w:rsid w:val="00E8438C"/>
    <w:rsid w:val="00E9058C"/>
    <w:rsid w:val="00E9590A"/>
    <w:rsid w:val="00E969C2"/>
    <w:rsid w:val="00EA1DDE"/>
    <w:rsid w:val="00EA5F43"/>
    <w:rsid w:val="00EB5C02"/>
    <w:rsid w:val="00EC2187"/>
    <w:rsid w:val="00EC65FE"/>
    <w:rsid w:val="00ED0708"/>
    <w:rsid w:val="00ED1C61"/>
    <w:rsid w:val="00EE318B"/>
    <w:rsid w:val="00EE3238"/>
    <w:rsid w:val="00EE58C7"/>
    <w:rsid w:val="00EF0402"/>
    <w:rsid w:val="00EF6B13"/>
    <w:rsid w:val="00EF71F8"/>
    <w:rsid w:val="00F06519"/>
    <w:rsid w:val="00F11004"/>
    <w:rsid w:val="00F117F9"/>
    <w:rsid w:val="00F22305"/>
    <w:rsid w:val="00F40095"/>
    <w:rsid w:val="00F4310E"/>
    <w:rsid w:val="00F5625A"/>
    <w:rsid w:val="00F61444"/>
    <w:rsid w:val="00F75EE0"/>
    <w:rsid w:val="00F80A95"/>
    <w:rsid w:val="00F8223A"/>
    <w:rsid w:val="00F87417"/>
    <w:rsid w:val="00F9033D"/>
    <w:rsid w:val="00F91BB1"/>
    <w:rsid w:val="00F92639"/>
    <w:rsid w:val="00F966F5"/>
    <w:rsid w:val="00FA379E"/>
    <w:rsid w:val="00FA6AB3"/>
    <w:rsid w:val="00FB48AF"/>
    <w:rsid w:val="00FB56DD"/>
    <w:rsid w:val="00FC7D2A"/>
    <w:rsid w:val="00FD0934"/>
    <w:rsid w:val="00FD260E"/>
    <w:rsid w:val="00FD7835"/>
    <w:rsid w:val="00FE0834"/>
    <w:rsid w:val="00FE4A96"/>
    <w:rsid w:val="00FE665E"/>
    <w:rsid w:val="00FF5609"/>
    <w:rsid w:val="00FF6074"/>
    <w:rsid w:val="00FF71F6"/>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F269EF"/>
  <w15:chartTrackingRefBased/>
  <w15:docId w15:val="{997931F6-01BC-48FB-9115-D7AC03B2B9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nb-NO"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22C7"/>
    <w:pPr>
      <w:jc w:val="both"/>
    </w:pPr>
    <w:rPr>
      <w:rFonts w:ascii="Open Sans" w:hAnsi="Open Sans" w:cs="Open Sans"/>
    </w:rPr>
  </w:style>
  <w:style w:type="paragraph" w:styleId="Overskrift1">
    <w:name w:val="heading 1"/>
    <w:basedOn w:val="Normal"/>
    <w:next w:val="Normal"/>
    <w:link w:val="Overskrift1Tegn"/>
    <w:uiPriority w:val="9"/>
    <w:qFormat/>
    <w:rsid w:val="00AF6D41"/>
    <w:pPr>
      <w:keepNext/>
      <w:keepLines/>
      <w:spacing w:before="320" w:after="320" w:line="360" w:lineRule="exact"/>
      <w:ind w:left="431" w:hanging="431"/>
      <w:jc w:val="left"/>
      <w:outlineLvl w:val="0"/>
    </w:pPr>
    <w:rPr>
      <w:rFonts w:ascii="Biryani Black" w:eastAsiaTheme="majorEastAsia" w:hAnsi="Biryani Black" w:cstheme="majorBidi"/>
      <w:color w:val="D74E4E"/>
      <w:sz w:val="32"/>
      <w:szCs w:val="32"/>
    </w:rPr>
  </w:style>
  <w:style w:type="paragraph" w:styleId="Overskrift2">
    <w:name w:val="heading 2"/>
    <w:basedOn w:val="Normal"/>
    <w:next w:val="Normal"/>
    <w:link w:val="Overskrift2Tegn"/>
    <w:uiPriority w:val="9"/>
    <w:unhideWhenUsed/>
    <w:qFormat/>
    <w:rsid w:val="00AF6D41"/>
    <w:pPr>
      <w:keepNext/>
      <w:keepLines/>
      <w:spacing w:before="240" w:after="240" w:line="240" w:lineRule="auto"/>
      <w:ind w:left="578" w:hanging="578"/>
      <w:jc w:val="left"/>
      <w:outlineLvl w:val="1"/>
    </w:pPr>
    <w:rPr>
      <w:rFonts w:ascii="Open Sans ExtraBold" w:eastAsiaTheme="majorEastAsia" w:hAnsi="Open Sans ExtraBold" w:cstheme="majorBidi"/>
      <w:color w:val="4D4B54" w:themeColor="accent4"/>
      <w:sz w:val="28"/>
      <w:szCs w:val="28"/>
      <w:lang w:eastAsia="nb-NO"/>
    </w:rPr>
  </w:style>
  <w:style w:type="paragraph" w:styleId="Overskrift3">
    <w:name w:val="heading 3"/>
    <w:basedOn w:val="Normal"/>
    <w:next w:val="Normal"/>
    <w:link w:val="Overskrift3Tegn"/>
    <w:uiPriority w:val="9"/>
    <w:unhideWhenUsed/>
    <w:qFormat/>
    <w:rsid w:val="00AF6D41"/>
    <w:pPr>
      <w:keepNext/>
      <w:keepLines/>
      <w:spacing w:before="240" w:after="240" w:line="240" w:lineRule="auto"/>
      <w:ind w:left="720" w:hanging="720"/>
      <w:outlineLvl w:val="2"/>
    </w:pPr>
    <w:rPr>
      <w:rFonts w:ascii="Open Sans SemiBold" w:eastAsiaTheme="majorEastAsia" w:hAnsi="Open Sans SemiBold" w:cs="Open Sans SemiBold"/>
      <w:color w:val="4D4B54" w:themeColor="accent4"/>
      <w:sz w:val="24"/>
      <w:szCs w:val="32"/>
      <w:lang w:eastAsia="nb-NO"/>
    </w:rPr>
  </w:style>
  <w:style w:type="paragraph" w:styleId="Overskrift4">
    <w:name w:val="heading 4"/>
    <w:basedOn w:val="Normal"/>
    <w:next w:val="Normal"/>
    <w:link w:val="Overskrift4Tegn"/>
    <w:uiPriority w:val="9"/>
    <w:unhideWhenUsed/>
    <w:qFormat/>
    <w:rsid w:val="00EA1DDE"/>
    <w:pPr>
      <w:keepNext/>
      <w:keepLines/>
      <w:spacing w:before="240" w:after="200"/>
      <w:ind w:left="862" w:hanging="862"/>
      <w:outlineLvl w:val="3"/>
    </w:pPr>
    <w:rPr>
      <w:rFonts w:ascii="Open Sans ExtraBold" w:eastAsiaTheme="majorEastAsia" w:hAnsi="Open Sans ExtraBold" w:cs="Open Sans ExtraBold"/>
      <w:iCs/>
      <w:noProof/>
      <w:color w:val="4D4B54" w:themeColor="accent4"/>
      <w:szCs w:val="22"/>
      <w:lang w:eastAsia="nb-NO"/>
    </w:rPr>
  </w:style>
  <w:style w:type="paragraph" w:styleId="Overskrift5">
    <w:name w:val="heading 5"/>
    <w:basedOn w:val="Normal"/>
    <w:next w:val="Normal"/>
    <w:link w:val="Overskrift5Tegn"/>
    <w:uiPriority w:val="9"/>
    <w:unhideWhenUsed/>
    <w:qFormat/>
    <w:rsid w:val="00E25BAA"/>
    <w:pPr>
      <w:keepNext/>
      <w:keepLines/>
      <w:spacing w:before="240" w:after="0"/>
      <w:ind w:left="1008" w:hanging="1008"/>
      <w:outlineLvl w:val="4"/>
    </w:pPr>
    <w:rPr>
      <w:rFonts w:ascii="Biryani" w:eastAsiaTheme="majorEastAsia" w:hAnsi="Biryani" w:cstheme="majorBidi"/>
      <w:i/>
      <w:color w:val="D74E4E" w:themeColor="text2"/>
      <w:szCs w:val="22"/>
    </w:rPr>
  </w:style>
  <w:style w:type="paragraph" w:styleId="Overskrift6">
    <w:name w:val="heading 6"/>
    <w:basedOn w:val="Normal"/>
    <w:next w:val="Normal"/>
    <w:link w:val="Overskrift6Tegn"/>
    <w:uiPriority w:val="9"/>
    <w:unhideWhenUsed/>
    <w:rsid w:val="00F91BB1"/>
    <w:pPr>
      <w:keepNext/>
      <w:keepLines/>
      <w:numPr>
        <w:ilvl w:val="5"/>
        <w:numId w:val="11"/>
      </w:numPr>
      <w:spacing w:before="40" w:after="0"/>
      <w:outlineLvl w:val="5"/>
    </w:pPr>
    <w:rPr>
      <w:rFonts w:asciiTheme="majorHAnsi" w:eastAsiaTheme="majorEastAsia" w:hAnsiTheme="majorHAnsi" w:cstheme="majorBidi"/>
      <w:i/>
      <w:iCs/>
      <w:color w:val="D74E4E" w:themeColor="text2"/>
      <w:sz w:val="21"/>
      <w:szCs w:val="21"/>
    </w:rPr>
  </w:style>
  <w:style w:type="paragraph" w:styleId="Overskrift7">
    <w:name w:val="heading 7"/>
    <w:basedOn w:val="Normal"/>
    <w:next w:val="Normal"/>
    <w:link w:val="Overskrift7Tegn"/>
    <w:uiPriority w:val="9"/>
    <w:semiHidden/>
    <w:unhideWhenUsed/>
    <w:rsid w:val="00F91BB1"/>
    <w:pPr>
      <w:keepNext/>
      <w:keepLines/>
      <w:numPr>
        <w:ilvl w:val="6"/>
        <w:numId w:val="11"/>
      </w:numPr>
      <w:spacing w:before="40" w:after="0"/>
      <w:outlineLvl w:val="6"/>
    </w:pPr>
    <w:rPr>
      <w:rFonts w:asciiTheme="majorHAnsi" w:eastAsiaTheme="majorEastAsia" w:hAnsiTheme="majorHAnsi" w:cstheme="majorBidi"/>
      <w:i/>
      <w:iCs/>
      <w:color w:val="771B1B" w:themeColor="accent1" w:themeShade="80"/>
      <w:sz w:val="21"/>
      <w:szCs w:val="21"/>
    </w:rPr>
  </w:style>
  <w:style w:type="paragraph" w:styleId="Overskrift8">
    <w:name w:val="heading 8"/>
    <w:basedOn w:val="Normal"/>
    <w:next w:val="Normal"/>
    <w:link w:val="Overskrift8Tegn"/>
    <w:uiPriority w:val="9"/>
    <w:semiHidden/>
    <w:unhideWhenUsed/>
    <w:qFormat/>
    <w:rsid w:val="00F91BB1"/>
    <w:pPr>
      <w:keepNext/>
      <w:keepLines/>
      <w:numPr>
        <w:ilvl w:val="7"/>
        <w:numId w:val="11"/>
      </w:numPr>
      <w:spacing w:before="40" w:after="0"/>
      <w:outlineLvl w:val="7"/>
    </w:pPr>
    <w:rPr>
      <w:rFonts w:asciiTheme="majorHAnsi" w:eastAsiaTheme="majorEastAsia" w:hAnsiTheme="majorHAnsi" w:cstheme="majorBidi"/>
      <w:b/>
      <w:bCs/>
      <w:color w:val="D74E4E" w:themeColor="text2"/>
    </w:rPr>
  </w:style>
  <w:style w:type="paragraph" w:styleId="Overskrift9">
    <w:name w:val="heading 9"/>
    <w:basedOn w:val="Normal"/>
    <w:next w:val="Normal"/>
    <w:link w:val="Overskrift9Tegn"/>
    <w:uiPriority w:val="9"/>
    <w:semiHidden/>
    <w:unhideWhenUsed/>
    <w:qFormat/>
    <w:rsid w:val="00F91BB1"/>
    <w:pPr>
      <w:keepNext/>
      <w:keepLines/>
      <w:numPr>
        <w:ilvl w:val="8"/>
        <w:numId w:val="11"/>
      </w:numPr>
      <w:spacing w:before="40" w:after="0"/>
      <w:outlineLvl w:val="8"/>
    </w:pPr>
    <w:rPr>
      <w:rFonts w:asciiTheme="majorHAnsi" w:eastAsiaTheme="majorEastAsia" w:hAnsiTheme="majorHAnsi" w:cstheme="majorBidi"/>
      <w:b/>
      <w:bCs/>
      <w:i/>
      <w:iCs/>
      <w:color w:val="D74E4E" w:themeColor="text2"/>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2Tegn">
    <w:name w:val="Overskrift 2 Tegn"/>
    <w:basedOn w:val="Standardskriftforavsnitt"/>
    <w:link w:val="Overskrift2"/>
    <w:uiPriority w:val="9"/>
    <w:rsid w:val="00AF6D41"/>
    <w:rPr>
      <w:rFonts w:ascii="Open Sans ExtraBold" w:eastAsiaTheme="majorEastAsia" w:hAnsi="Open Sans ExtraBold" w:cstheme="majorBidi"/>
      <w:color w:val="4D4B54" w:themeColor="accent4"/>
      <w:sz w:val="28"/>
      <w:szCs w:val="28"/>
      <w:lang w:eastAsia="nb-NO"/>
    </w:rPr>
  </w:style>
  <w:style w:type="paragraph" w:styleId="Bobletekst">
    <w:name w:val="Balloon Text"/>
    <w:basedOn w:val="Normal"/>
    <w:link w:val="BobletekstTegn"/>
    <w:uiPriority w:val="99"/>
    <w:semiHidden/>
    <w:unhideWhenUsed/>
    <w:rsid w:val="002737C1"/>
    <w:pPr>
      <w:spacing w:after="0" w:line="240" w:lineRule="auto"/>
    </w:pPr>
    <w:rPr>
      <w:rFonts w:ascii="Segoe UI" w:hAnsi="Segoe UI" w:cs="Segoe UI"/>
      <w:sz w:val="18"/>
      <w:szCs w:val="18"/>
    </w:rPr>
  </w:style>
  <w:style w:type="character" w:customStyle="1" w:styleId="BobletekstTegn">
    <w:name w:val="Bobletekst Tegn"/>
    <w:basedOn w:val="Standardskriftforavsnitt"/>
    <w:link w:val="Bobletekst"/>
    <w:uiPriority w:val="99"/>
    <w:semiHidden/>
    <w:rsid w:val="002737C1"/>
    <w:rPr>
      <w:rFonts w:ascii="Segoe UI" w:hAnsi="Segoe UI" w:cs="Segoe UI"/>
      <w:sz w:val="18"/>
      <w:szCs w:val="18"/>
    </w:rPr>
  </w:style>
  <w:style w:type="character" w:customStyle="1" w:styleId="Overskrift1Tegn">
    <w:name w:val="Overskrift 1 Tegn"/>
    <w:basedOn w:val="Standardskriftforavsnitt"/>
    <w:link w:val="Overskrift1"/>
    <w:uiPriority w:val="9"/>
    <w:rsid w:val="00AF6D41"/>
    <w:rPr>
      <w:rFonts w:ascii="Biryani Black" w:eastAsiaTheme="majorEastAsia" w:hAnsi="Biryani Black" w:cstheme="majorBidi"/>
      <w:color w:val="D74E4E"/>
      <w:sz w:val="32"/>
      <w:szCs w:val="32"/>
    </w:rPr>
  </w:style>
  <w:style w:type="character" w:customStyle="1" w:styleId="Overskrift3Tegn">
    <w:name w:val="Overskrift 3 Tegn"/>
    <w:basedOn w:val="Standardskriftforavsnitt"/>
    <w:link w:val="Overskrift3"/>
    <w:uiPriority w:val="9"/>
    <w:rsid w:val="00AF6D41"/>
    <w:rPr>
      <w:rFonts w:ascii="Open Sans SemiBold" w:eastAsiaTheme="majorEastAsia" w:hAnsi="Open Sans SemiBold" w:cs="Open Sans SemiBold"/>
      <w:color w:val="4D4B54" w:themeColor="accent4"/>
      <w:sz w:val="24"/>
      <w:szCs w:val="32"/>
      <w:lang w:eastAsia="nb-NO"/>
    </w:rPr>
  </w:style>
  <w:style w:type="character" w:customStyle="1" w:styleId="Overskrift4Tegn">
    <w:name w:val="Overskrift 4 Tegn"/>
    <w:basedOn w:val="Standardskriftforavsnitt"/>
    <w:link w:val="Overskrift4"/>
    <w:uiPriority w:val="9"/>
    <w:rsid w:val="00EA1DDE"/>
    <w:rPr>
      <w:rFonts w:ascii="Open Sans ExtraBold" w:eastAsiaTheme="majorEastAsia" w:hAnsi="Open Sans ExtraBold" w:cs="Open Sans ExtraBold"/>
      <w:iCs/>
      <w:noProof/>
      <w:color w:val="4D4B54" w:themeColor="accent4"/>
      <w:szCs w:val="22"/>
      <w:lang w:eastAsia="nb-NO"/>
    </w:rPr>
  </w:style>
  <w:style w:type="paragraph" w:styleId="Overskriftforinnholdsfortegnelse">
    <w:name w:val="TOC Heading"/>
    <w:basedOn w:val="Overskrift1"/>
    <w:next w:val="Normal"/>
    <w:uiPriority w:val="39"/>
    <w:unhideWhenUsed/>
    <w:qFormat/>
    <w:rsid w:val="00F91BB1"/>
    <w:pPr>
      <w:outlineLvl w:val="9"/>
    </w:pPr>
  </w:style>
  <w:style w:type="paragraph" w:styleId="INNH1">
    <w:name w:val="toc 1"/>
    <w:basedOn w:val="Normal"/>
    <w:next w:val="Normal"/>
    <w:link w:val="INNH1Tegn"/>
    <w:autoRedefine/>
    <w:uiPriority w:val="39"/>
    <w:unhideWhenUsed/>
    <w:rsid w:val="00EF6B13"/>
    <w:pPr>
      <w:spacing w:after="100"/>
    </w:pPr>
  </w:style>
  <w:style w:type="paragraph" w:styleId="INNH2">
    <w:name w:val="toc 2"/>
    <w:basedOn w:val="Normal"/>
    <w:next w:val="Normal"/>
    <w:autoRedefine/>
    <w:uiPriority w:val="39"/>
    <w:unhideWhenUsed/>
    <w:rsid w:val="00EF6B13"/>
    <w:pPr>
      <w:spacing w:after="100"/>
      <w:ind w:left="220"/>
    </w:pPr>
  </w:style>
  <w:style w:type="paragraph" w:styleId="INNH3">
    <w:name w:val="toc 3"/>
    <w:basedOn w:val="Normal"/>
    <w:next w:val="Normal"/>
    <w:autoRedefine/>
    <w:uiPriority w:val="39"/>
    <w:unhideWhenUsed/>
    <w:rsid w:val="00354E25"/>
    <w:pPr>
      <w:tabs>
        <w:tab w:val="right" w:leader="dot" w:pos="9062"/>
      </w:tabs>
      <w:spacing w:after="100"/>
      <w:ind w:left="454"/>
    </w:pPr>
  </w:style>
  <w:style w:type="character" w:styleId="Hyperkobling">
    <w:name w:val="Hyperlink"/>
    <w:basedOn w:val="Standardskriftforavsnitt"/>
    <w:uiPriority w:val="99"/>
    <w:unhideWhenUsed/>
    <w:rsid w:val="00EF6B13"/>
    <w:rPr>
      <w:color w:val="D74E4E" w:themeColor="hyperlink"/>
      <w:u w:val="single"/>
    </w:rPr>
  </w:style>
  <w:style w:type="table" w:styleId="Tabellrutenett">
    <w:name w:val="Table Grid"/>
    <w:basedOn w:val="Vanligtabell"/>
    <w:uiPriority w:val="59"/>
    <w:rsid w:val="00BC39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genmellomrom">
    <w:name w:val="No Spacing"/>
    <w:uiPriority w:val="1"/>
    <w:rsid w:val="00F91BB1"/>
    <w:pPr>
      <w:spacing w:after="0" w:line="240" w:lineRule="auto"/>
    </w:pPr>
  </w:style>
  <w:style w:type="character" w:customStyle="1" w:styleId="Overskrift5Tegn">
    <w:name w:val="Overskrift 5 Tegn"/>
    <w:basedOn w:val="Standardskriftforavsnitt"/>
    <w:link w:val="Overskrift5"/>
    <w:uiPriority w:val="9"/>
    <w:rsid w:val="00E25BAA"/>
    <w:rPr>
      <w:rFonts w:ascii="Biryani" w:eastAsiaTheme="majorEastAsia" w:hAnsi="Biryani" w:cstheme="majorBidi"/>
      <w:i/>
      <w:color w:val="D74E4E" w:themeColor="text2"/>
      <w:szCs w:val="22"/>
    </w:rPr>
  </w:style>
  <w:style w:type="character" w:customStyle="1" w:styleId="Overskrift6Tegn">
    <w:name w:val="Overskrift 6 Tegn"/>
    <w:basedOn w:val="Standardskriftforavsnitt"/>
    <w:link w:val="Overskrift6"/>
    <w:uiPriority w:val="9"/>
    <w:rsid w:val="00F91BB1"/>
    <w:rPr>
      <w:rFonts w:asciiTheme="majorHAnsi" w:eastAsiaTheme="majorEastAsia" w:hAnsiTheme="majorHAnsi" w:cstheme="majorBidi"/>
      <w:i/>
      <w:iCs/>
      <w:color w:val="D74E4E" w:themeColor="text2"/>
      <w:sz w:val="21"/>
      <w:szCs w:val="21"/>
    </w:rPr>
  </w:style>
  <w:style w:type="character" w:customStyle="1" w:styleId="Overskrift7Tegn">
    <w:name w:val="Overskrift 7 Tegn"/>
    <w:basedOn w:val="Standardskriftforavsnitt"/>
    <w:link w:val="Overskrift7"/>
    <w:uiPriority w:val="9"/>
    <w:semiHidden/>
    <w:rsid w:val="00F91BB1"/>
    <w:rPr>
      <w:rFonts w:asciiTheme="majorHAnsi" w:eastAsiaTheme="majorEastAsia" w:hAnsiTheme="majorHAnsi" w:cstheme="majorBidi"/>
      <w:i/>
      <w:iCs/>
      <w:color w:val="771B1B" w:themeColor="accent1" w:themeShade="80"/>
      <w:sz w:val="21"/>
      <w:szCs w:val="21"/>
    </w:rPr>
  </w:style>
  <w:style w:type="character" w:customStyle="1" w:styleId="Overskrift8Tegn">
    <w:name w:val="Overskrift 8 Tegn"/>
    <w:basedOn w:val="Standardskriftforavsnitt"/>
    <w:link w:val="Overskrift8"/>
    <w:uiPriority w:val="9"/>
    <w:semiHidden/>
    <w:rsid w:val="00F91BB1"/>
    <w:rPr>
      <w:rFonts w:asciiTheme="majorHAnsi" w:eastAsiaTheme="majorEastAsia" w:hAnsiTheme="majorHAnsi" w:cstheme="majorBidi"/>
      <w:b/>
      <w:bCs/>
      <w:color w:val="D74E4E" w:themeColor="text2"/>
    </w:rPr>
  </w:style>
  <w:style w:type="character" w:customStyle="1" w:styleId="Overskrift9Tegn">
    <w:name w:val="Overskrift 9 Tegn"/>
    <w:basedOn w:val="Standardskriftforavsnitt"/>
    <w:link w:val="Overskrift9"/>
    <w:uiPriority w:val="9"/>
    <w:semiHidden/>
    <w:rsid w:val="00F91BB1"/>
    <w:rPr>
      <w:rFonts w:asciiTheme="majorHAnsi" w:eastAsiaTheme="majorEastAsia" w:hAnsiTheme="majorHAnsi" w:cstheme="majorBidi"/>
      <w:b/>
      <w:bCs/>
      <w:i/>
      <w:iCs/>
      <w:color w:val="D74E4E" w:themeColor="text2"/>
    </w:rPr>
  </w:style>
  <w:style w:type="paragraph" w:styleId="Bildetekst">
    <w:name w:val="caption"/>
    <w:basedOn w:val="Normal"/>
    <w:next w:val="Normal"/>
    <w:uiPriority w:val="35"/>
    <w:unhideWhenUsed/>
    <w:qFormat/>
    <w:rsid w:val="00F80A95"/>
    <w:pPr>
      <w:spacing w:line="240" w:lineRule="auto"/>
    </w:pPr>
    <w:rPr>
      <w:bCs/>
      <w:smallCaps/>
      <w:color w:val="7F7F7F" w:themeColor="text1" w:themeTint="80"/>
      <w:spacing w:val="6"/>
      <w:sz w:val="16"/>
    </w:rPr>
  </w:style>
  <w:style w:type="paragraph" w:styleId="Tittel">
    <w:name w:val="Title"/>
    <w:basedOn w:val="Overskriftforinnholdsfortegnelse"/>
    <w:next w:val="Normal"/>
    <w:link w:val="TittelTegn"/>
    <w:uiPriority w:val="10"/>
    <w:rsid w:val="00B607F4"/>
    <w:pPr>
      <w:ind w:left="432" w:hanging="432"/>
    </w:pPr>
  </w:style>
  <w:style w:type="character" w:customStyle="1" w:styleId="TittelTegn">
    <w:name w:val="Tittel Tegn"/>
    <w:basedOn w:val="Standardskriftforavsnitt"/>
    <w:link w:val="Tittel"/>
    <w:uiPriority w:val="10"/>
    <w:rsid w:val="00B607F4"/>
    <w:rPr>
      <w:rFonts w:ascii="Biryani Black" w:eastAsiaTheme="majorEastAsia" w:hAnsi="Biryani Black" w:cstheme="majorBidi"/>
      <w:color w:val="D74E4E"/>
      <w:sz w:val="32"/>
      <w:szCs w:val="32"/>
    </w:rPr>
  </w:style>
  <w:style w:type="paragraph" w:styleId="Undertittel">
    <w:name w:val="Subtitle"/>
    <w:basedOn w:val="Normal"/>
    <w:next w:val="Normal"/>
    <w:link w:val="UndertittelTegn"/>
    <w:uiPriority w:val="11"/>
    <w:rsid w:val="00F91BB1"/>
    <w:pPr>
      <w:numPr>
        <w:ilvl w:val="1"/>
      </w:numPr>
      <w:spacing w:line="240" w:lineRule="auto"/>
    </w:pPr>
    <w:rPr>
      <w:rFonts w:asciiTheme="majorHAnsi" w:eastAsiaTheme="majorEastAsia" w:hAnsiTheme="majorHAnsi" w:cstheme="majorBidi"/>
      <w:sz w:val="24"/>
      <w:szCs w:val="24"/>
    </w:rPr>
  </w:style>
  <w:style w:type="character" w:customStyle="1" w:styleId="UndertittelTegn">
    <w:name w:val="Undertittel Tegn"/>
    <w:basedOn w:val="Standardskriftforavsnitt"/>
    <w:link w:val="Undertittel"/>
    <w:uiPriority w:val="11"/>
    <w:rsid w:val="00F91BB1"/>
    <w:rPr>
      <w:rFonts w:asciiTheme="majorHAnsi" w:eastAsiaTheme="majorEastAsia" w:hAnsiTheme="majorHAnsi" w:cstheme="majorBidi"/>
      <w:sz w:val="24"/>
      <w:szCs w:val="24"/>
    </w:rPr>
  </w:style>
  <w:style w:type="character" w:styleId="Sterk">
    <w:name w:val="Strong"/>
    <w:basedOn w:val="Standardskriftforavsnitt"/>
    <w:uiPriority w:val="22"/>
    <w:rsid w:val="00773436"/>
    <w:rPr>
      <w:rFonts w:ascii="Biryani Black" w:hAnsi="Biryani Black"/>
      <w:b w:val="0"/>
      <w:bCs/>
      <w:color w:val="D74E4E"/>
      <w:sz w:val="32"/>
    </w:rPr>
  </w:style>
  <w:style w:type="character" w:styleId="Utheving">
    <w:name w:val="Emphasis"/>
    <w:basedOn w:val="Standardskriftforavsnitt"/>
    <w:uiPriority w:val="20"/>
    <w:qFormat/>
    <w:rsid w:val="00F91BB1"/>
    <w:rPr>
      <w:i/>
      <w:iCs/>
    </w:rPr>
  </w:style>
  <w:style w:type="paragraph" w:styleId="Sitat">
    <w:name w:val="Quote"/>
    <w:basedOn w:val="Normal"/>
    <w:next w:val="Normal"/>
    <w:link w:val="SitatTegn"/>
    <w:uiPriority w:val="29"/>
    <w:rsid w:val="00F91BB1"/>
    <w:pPr>
      <w:spacing w:before="160"/>
      <w:ind w:left="720" w:right="720"/>
    </w:pPr>
    <w:rPr>
      <w:i/>
      <w:iCs/>
      <w:color w:val="404040" w:themeColor="text1" w:themeTint="BF"/>
    </w:rPr>
  </w:style>
  <w:style w:type="character" w:customStyle="1" w:styleId="SitatTegn">
    <w:name w:val="Sitat Tegn"/>
    <w:basedOn w:val="Standardskriftforavsnitt"/>
    <w:link w:val="Sitat"/>
    <w:uiPriority w:val="29"/>
    <w:rsid w:val="00F91BB1"/>
    <w:rPr>
      <w:i/>
      <w:iCs/>
      <w:color w:val="404040" w:themeColor="text1" w:themeTint="BF"/>
    </w:rPr>
  </w:style>
  <w:style w:type="paragraph" w:styleId="Sterktsitat">
    <w:name w:val="Intense Quote"/>
    <w:basedOn w:val="Normal"/>
    <w:next w:val="Normal"/>
    <w:link w:val="SterktsitatTegn"/>
    <w:uiPriority w:val="30"/>
    <w:rsid w:val="00F91BB1"/>
    <w:pPr>
      <w:pBdr>
        <w:left w:val="single" w:sz="18" w:space="12" w:color="D74E4E" w:themeColor="accent1"/>
      </w:pBdr>
      <w:spacing w:before="100" w:beforeAutospacing="1" w:line="300" w:lineRule="auto"/>
      <w:ind w:left="1224" w:right="1224"/>
    </w:pPr>
    <w:rPr>
      <w:rFonts w:asciiTheme="majorHAnsi" w:eastAsiaTheme="majorEastAsia" w:hAnsiTheme="majorHAnsi" w:cstheme="majorBidi"/>
      <w:color w:val="D74E4E" w:themeColor="accent1"/>
      <w:sz w:val="28"/>
      <w:szCs w:val="28"/>
    </w:rPr>
  </w:style>
  <w:style w:type="character" w:customStyle="1" w:styleId="SterktsitatTegn">
    <w:name w:val="Sterkt sitat Tegn"/>
    <w:basedOn w:val="Standardskriftforavsnitt"/>
    <w:link w:val="Sterktsitat"/>
    <w:uiPriority w:val="30"/>
    <w:rsid w:val="00F91BB1"/>
    <w:rPr>
      <w:rFonts w:asciiTheme="majorHAnsi" w:eastAsiaTheme="majorEastAsia" w:hAnsiTheme="majorHAnsi" w:cstheme="majorBidi"/>
      <w:color w:val="D74E4E" w:themeColor="accent1"/>
      <w:sz w:val="28"/>
      <w:szCs w:val="28"/>
    </w:rPr>
  </w:style>
  <w:style w:type="character" w:styleId="Svakutheving">
    <w:name w:val="Subtle Emphasis"/>
    <w:basedOn w:val="Standardskriftforavsnitt"/>
    <w:uiPriority w:val="19"/>
    <w:rsid w:val="00F91BB1"/>
    <w:rPr>
      <w:i/>
      <w:iCs/>
      <w:color w:val="404040" w:themeColor="text1" w:themeTint="BF"/>
    </w:rPr>
  </w:style>
  <w:style w:type="character" w:styleId="Sterkutheving">
    <w:name w:val="Intense Emphasis"/>
    <w:basedOn w:val="Standardskriftforavsnitt"/>
    <w:uiPriority w:val="21"/>
    <w:rsid w:val="00F91BB1"/>
    <w:rPr>
      <w:b/>
      <w:bCs/>
      <w:i/>
      <w:iCs/>
    </w:rPr>
  </w:style>
  <w:style w:type="character" w:styleId="Svakreferanse">
    <w:name w:val="Subtle Reference"/>
    <w:basedOn w:val="Standardskriftforavsnitt"/>
    <w:uiPriority w:val="31"/>
    <w:rsid w:val="00F91BB1"/>
    <w:rPr>
      <w:smallCaps/>
      <w:color w:val="404040" w:themeColor="text1" w:themeTint="BF"/>
      <w:u w:val="single" w:color="7F7F7F"/>
    </w:rPr>
  </w:style>
  <w:style w:type="character" w:styleId="Sterkreferanse">
    <w:name w:val="Intense Reference"/>
    <w:basedOn w:val="Standardskriftforavsnitt"/>
    <w:uiPriority w:val="32"/>
    <w:rsid w:val="00F91BB1"/>
    <w:rPr>
      <w:b/>
      <w:bCs/>
      <w:smallCaps/>
      <w:spacing w:val="5"/>
      <w:u w:val="single"/>
    </w:rPr>
  </w:style>
  <w:style w:type="character" w:styleId="Boktittel">
    <w:name w:val="Book Title"/>
    <w:basedOn w:val="Standardskriftforavsnitt"/>
    <w:uiPriority w:val="33"/>
    <w:rsid w:val="00F91BB1"/>
    <w:rPr>
      <w:b/>
      <w:bCs/>
      <w:smallCaps/>
    </w:rPr>
  </w:style>
  <w:style w:type="paragraph" w:styleId="Topptekst">
    <w:name w:val="header"/>
    <w:basedOn w:val="Normal"/>
    <w:link w:val="TopptekstTegn"/>
    <w:uiPriority w:val="99"/>
    <w:unhideWhenUsed/>
    <w:rsid w:val="00F91BB1"/>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F91BB1"/>
    <w:rPr>
      <w:rFonts w:ascii="Open Sans" w:hAnsi="Open Sans"/>
    </w:rPr>
  </w:style>
  <w:style w:type="paragraph" w:styleId="Bunntekst">
    <w:name w:val="footer"/>
    <w:basedOn w:val="Normal"/>
    <w:link w:val="BunntekstTegn"/>
    <w:uiPriority w:val="99"/>
    <w:unhideWhenUsed/>
    <w:rsid w:val="00F91BB1"/>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F91BB1"/>
    <w:rPr>
      <w:rFonts w:ascii="Open Sans" w:hAnsi="Open Sans"/>
    </w:rPr>
  </w:style>
  <w:style w:type="character" w:styleId="Plassholdertekst">
    <w:name w:val="Placeholder Text"/>
    <w:basedOn w:val="Standardskriftforavsnitt"/>
    <w:uiPriority w:val="99"/>
    <w:semiHidden/>
    <w:rsid w:val="00154478"/>
    <w:rPr>
      <w:color w:val="808080"/>
    </w:rPr>
  </w:style>
  <w:style w:type="table" w:customStyle="1" w:styleId="Tabellrutenett2">
    <w:name w:val="Tabellrutenett2"/>
    <w:basedOn w:val="Vanligtabell"/>
    <w:next w:val="Tabellrutenett"/>
    <w:rsid w:val="0003165C"/>
    <w:pPr>
      <w:spacing w:after="0" w:line="240" w:lineRule="auto"/>
    </w:pPr>
    <w:rPr>
      <w:rFonts w:ascii="Times New Roman" w:eastAsia="Times New Roman" w:hAnsi="Times New Roman" w:cs="Times New Roman"/>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avsnitt">
    <w:name w:val="List Paragraph"/>
    <w:basedOn w:val="Normal"/>
    <w:uiPriority w:val="34"/>
    <w:qFormat/>
    <w:rsid w:val="00186E6B"/>
    <w:pPr>
      <w:widowControl w:val="0"/>
      <w:numPr>
        <w:numId w:val="13"/>
      </w:numPr>
      <w:tabs>
        <w:tab w:val="right" w:pos="8364"/>
      </w:tabs>
      <w:overflowPunct w:val="0"/>
      <w:autoSpaceDE w:val="0"/>
      <w:autoSpaceDN w:val="0"/>
      <w:adjustRightInd w:val="0"/>
      <w:spacing w:before="120" w:after="0" w:line="276" w:lineRule="auto"/>
      <w:contextualSpacing/>
    </w:pPr>
    <w:rPr>
      <w:rFonts w:eastAsia="Times New Roman"/>
      <w:color w:val="1A1A1A" w:themeColor="background2" w:themeShade="1A"/>
      <w:kern w:val="28"/>
      <w:szCs w:val="24"/>
      <w:lang w:eastAsia="nb-NO"/>
    </w:rPr>
  </w:style>
  <w:style w:type="character" w:styleId="Ulstomtale">
    <w:name w:val="Unresolved Mention"/>
    <w:basedOn w:val="Standardskriftforavsnitt"/>
    <w:uiPriority w:val="99"/>
    <w:semiHidden/>
    <w:unhideWhenUsed/>
    <w:rsid w:val="00D61BDA"/>
    <w:rPr>
      <w:color w:val="605E5C"/>
      <w:shd w:val="clear" w:color="auto" w:fill="E1DFDD"/>
    </w:rPr>
  </w:style>
  <w:style w:type="character" w:styleId="Merknadsreferanse">
    <w:name w:val="annotation reference"/>
    <w:basedOn w:val="Standardskriftforavsnitt"/>
    <w:uiPriority w:val="99"/>
    <w:unhideWhenUsed/>
    <w:rsid w:val="00002B84"/>
    <w:rPr>
      <w:sz w:val="16"/>
      <w:szCs w:val="16"/>
    </w:rPr>
  </w:style>
  <w:style w:type="paragraph" w:styleId="Merknadstekst">
    <w:name w:val="annotation text"/>
    <w:basedOn w:val="Normal"/>
    <w:link w:val="MerknadstekstTegn"/>
    <w:uiPriority w:val="99"/>
    <w:unhideWhenUsed/>
    <w:rsid w:val="00002B84"/>
    <w:pPr>
      <w:spacing w:line="240" w:lineRule="auto"/>
    </w:pPr>
  </w:style>
  <w:style w:type="character" w:customStyle="1" w:styleId="MerknadstekstTegn">
    <w:name w:val="Merknadstekst Tegn"/>
    <w:basedOn w:val="Standardskriftforavsnitt"/>
    <w:link w:val="Merknadstekst"/>
    <w:uiPriority w:val="99"/>
    <w:rsid w:val="00002B84"/>
    <w:rPr>
      <w:rFonts w:ascii="Open Sans" w:hAnsi="Open Sans"/>
    </w:rPr>
  </w:style>
  <w:style w:type="paragraph" w:styleId="Kommentaremne">
    <w:name w:val="annotation subject"/>
    <w:basedOn w:val="Merknadstekst"/>
    <w:next w:val="Merknadstekst"/>
    <w:link w:val="KommentaremneTegn"/>
    <w:uiPriority w:val="99"/>
    <w:semiHidden/>
    <w:unhideWhenUsed/>
    <w:rsid w:val="00002B84"/>
    <w:rPr>
      <w:b/>
      <w:bCs/>
    </w:rPr>
  </w:style>
  <w:style w:type="character" w:customStyle="1" w:styleId="KommentaremneTegn">
    <w:name w:val="Kommentaremne Tegn"/>
    <w:basedOn w:val="MerknadstekstTegn"/>
    <w:link w:val="Kommentaremne"/>
    <w:uiPriority w:val="99"/>
    <w:semiHidden/>
    <w:rsid w:val="00002B84"/>
    <w:rPr>
      <w:rFonts w:ascii="Open Sans" w:hAnsi="Open Sans"/>
      <w:b/>
      <w:bCs/>
    </w:rPr>
  </w:style>
  <w:style w:type="table" w:styleId="Rutenettabell4">
    <w:name w:val="Grid Table 4"/>
    <w:basedOn w:val="Vanligtabell"/>
    <w:uiPriority w:val="49"/>
    <w:rsid w:val="002732C7"/>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Stil1">
    <w:name w:val="Stil1"/>
    <w:basedOn w:val="Vanligtabell"/>
    <w:uiPriority w:val="99"/>
    <w:rsid w:val="002732C7"/>
    <w:pPr>
      <w:spacing w:after="0" w:line="240" w:lineRule="auto"/>
    </w:pPr>
    <w:rPr>
      <w:rFonts w:ascii="Open Sans" w:hAnsi="Open Sans"/>
    </w:rPr>
    <w:tblPr/>
  </w:style>
  <w:style w:type="table" w:styleId="Rutenettabell4uthevingsfarge1">
    <w:name w:val="Grid Table 4 Accent 1"/>
    <w:basedOn w:val="Vanligtabell"/>
    <w:uiPriority w:val="49"/>
    <w:rsid w:val="00987E94"/>
    <w:pPr>
      <w:spacing w:after="0" w:line="240" w:lineRule="auto"/>
    </w:pPr>
    <w:rPr>
      <w:rFonts w:ascii="Open Sans" w:hAnsi="Open Sans"/>
      <w:color w:val="000000" w:themeColor="text1"/>
    </w:rPr>
    <w:tblPr>
      <w:tblStyleRowBandSize w:val="1"/>
      <w:tblStyleColBandSize w:val="1"/>
      <w:tblBorders>
        <w:top w:val="single" w:sz="4" w:space="0" w:color="E79494" w:themeColor="accent1" w:themeTint="99"/>
        <w:left w:val="single" w:sz="4" w:space="0" w:color="E79494" w:themeColor="accent1" w:themeTint="99"/>
        <w:bottom w:val="single" w:sz="4" w:space="0" w:color="E79494" w:themeColor="accent1" w:themeTint="99"/>
        <w:right w:val="single" w:sz="4" w:space="0" w:color="E79494" w:themeColor="accent1" w:themeTint="99"/>
        <w:insideH w:val="single" w:sz="4" w:space="0" w:color="E79494" w:themeColor="accent1" w:themeTint="99"/>
        <w:insideV w:val="single" w:sz="4" w:space="0" w:color="E79494" w:themeColor="accent1" w:themeTint="99"/>
      </w:tblBorders>
    </w:tblPr>
    <w:tblStylePr w:type="firstRow">
      <w:rPr>
        <w:b/>
        <w:bCs/>
        <w:color w:val="FFFFFF" w:themeColor="background1"/>
      </w:rPr>
      <w:tblPr/>
      <w:tcPr>
        <w:tcBorders>
          <w:top w:val="single" w:sz="4" w:space="0" w:color="D74E4E" w:themeColor="accent1"/>
          <w:left w:val="single" w:sz="4" w:space="0" w:color="D74E4E" w:themeColor="accent1"/>
          <w:bottom w:val="single" w:sz="4" w:space="0" w:color="D74E4E" w:themeColor="accent1"/>
          <w:right w:val="single" w:sz="4" w:space="0" w:color="D74E4E" w:themeColor="accent1"/>
          <w:insideH w:val="nil"/>
          <w:insideV w:val="nil"/>
        </w:tcBorders>
        <w:shd w:val="clear" w:color="auto" w:fill="D74E4E" w:themeFill="accent1"/>
      </w:tcPr>
    </w:tblStylePr>
    <w:tblStylePr w:type="lastRow">
      <w:rPr>
        <w:b/>
        <w:bCs/>
      </w:rPr>
      <w:tblPr/>
      <w:tcPr>
        <w:tcBorders>
          <w:top w:val="double" w:sz="4" w:space="0" w:color="D74E4E" w:themeColor="accent1"/>
        </w:tcBorders>
      </w:tcPr>
    </w:tblStylePr>
    <w:tblStylePr w:type="firstCol">
      <w:rPr>
        <w:b/>
        <w:bCs/>
      </w:rPr>
    </w:tblStylePr>
    <w:tblStylePr w:type="lastCol">
      <w:rPr>
        <w:b/>
        <w:bCs/>
      </w:rPr>
    </w:tblStylePr>
    <w:tblStylePr w:type="band1Vert">
      <w:tblPr/>
      <w:tcPr>
        <w:shd w:val="clear" w:color="auto" w:fill="F7DBDB" w:themeFill="accent1" w:themeFillTint="33"/>
      </w:tcPr>
    </w:tblStylePr>
    <w:tblStylePr w:type="band1Horz">
      <w:tblPr/>
      <w:tcPr>
        <w:shd w:val="clear" w:color="auto" w:fill="F7DBDB" w:themeFill="accent1" w:themeFillTint="33"/>
      </w:tcPr>
    </w:tblStylePr>
  </w:style>
  <w:style w:type="table" w:styleId="Rutenettabell3uthevingsfarge5">
    <w:name w:val="Grid Table 3 Accent 5"/>
    <w:basedOn w:val="Vanligtabell"/>
    <w:uiPriority w:val="48"/>
    <w:rsid w:val="00AB12A1"/>
    <w:pPr>
      <w:spacing w:after="0" w:line="240" w:lineRule="auto"/>
    </w:pPr>
    <w:tblPr>
      <w:tblStyleRowBandSize w:val="1"/>
      <w:tblStyleColBandSize w:val="1"/>
      <w:tblBorders>
        <w:top w:val="single" w:sz="4" w:space="0" w:color="F7D585" w:themeColor="accent5" w:themeTint="99"/>
        <w:left w:val="single" w:sz="4" w:space="0" w:color="F7D585" w:themeColor="accent5" w:themeTint="99"/>
        <w:bottom w:val="single" w:sz="4" w:space="0" w:color="F7D585" w:themeColor="accent5" w:themeTint="99"/>
        <w:right w:val="single" w:sz="4" w:space="0" w:color="F7D585" w:themeColor="accent5" w:themeTint="99"/>
        <w:insideH w:val="single" w:sz="4" w:space="0" w:color="F7D585" w:themeColor="accent5" w:themeTint="99"/>
        <w:insideV w:val="single" w:sz="4" w:space="0" w:color="F7D58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F1D6" w:themeFill="accent5" w:themeFillTint="33"/>
      </w:tcPr>
    </w:tblStylePr>
    <w:tblStylePr w:type="band1Horz">
      <w:tblPr/>
      <w:tcPr>
        <w:shd w:val="clear" w:color="auto" w:fill="FCF1D6" w:themeFill="accent5" w:themeFillTint="33"/>
      </w:tcPr>
    </w:tblStylePr>
    <w:tblStylePr w:type="neCell">
      <w:tblPr/>
      <w:tcPr>
        <w:tcBorders>
          <w:bottom w:val="single" w:sz="4" w:space="0" w:color="F7D585" w:themeColor="accent5" w:themeTint="99"/>
        </w:tcBorders>
      </w:tcPr>
    </w:tblStylePr>
    <w:tblStylePr w:type="nwCell">
      <w:tblPr/>
      <w:tcPr>
        <w:tcBorders>
          <w:bottom w:val="single" w:sz="4" w:space="0" w:color="F7D585" w:themeColor="accent5" w:themeTint="99"/>
        </w:tcBorders>
      </w:tcPr>
    </w:tblStylePr>
    <w:tblStylePr w:type="seCell">
      <w:tblPr/>
      <w:tcPr>
        <w:tcBorders>
          <w:top w:val="single" w:sz="4" w:space="0" w:color="F7D585" w:themeColor="accent5" w:themeTint="99"/>
        </w:tcBorders>
      </w:tcPr>
    </w:tblStylePr>
    <w:tblStylePr w:type="swCell">
      <w:tblPr/>
      <w:tcPr>
        <w:tcBorders>
          <w:top w:val="single" w:sz="4" w:space="0" w:color="F7D585" w:themeColor="accent5" w:themeTint="99"/>
        </w:tcBorders>
      </w:tcPr>
    </w:tblStylePr>
  </w:style>
  <w:style w:type="table" w:styleId="Rutenettabell5mrkuthevingsfarge3">
    <w:name w:val="Grid Table 5 Dark Accent 3"/>
    <w:basedOn w:val="Vanligtabell"/>
    <w:uiPriority w:val="50"/>
    <w:rsid w:val="00AB12A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5F6F9"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D2D6E3"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D2D6E3"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D2D6E3"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D2D6E3" w:themeFill="accent3"/>
      </w:tcPr>
    </w:tblStylePr>
    <w:tblStylePr w:type="band1Vert">
      <w:tblPr/>
      <w:tcPr>
        <w:shd w:val="clear" w:color="auto" w:fill="ECEEF3" w:themeFill="accent3" w:themeFillTint="66"/>
      </w:tcPr>
    </w:tblStylePr>
    <w:tblStylePr w:type="band1Horz">
      <w:tblPr/>
      <w:tcPr>
        <w:shd w:val="clear" w:color="auto" w:fill="ECEEF3" w:themeFill="accent3" w:themeFillTint="66"/>
      </w:tcPr>
    </w:tblStylePr>
  </w:style>
  <w:style w:type="table" w:styleId="Rutenettabell4uthevingsfarge3">
    <w:name w:val="Grid Table 4 Accent 3"/>
    <w:basedOn w:val="Vanligtabell"/>
    <w:uiPriority w:val="49"/>
    <w:rsid w:val="00AB12A1"/>
    <w:pPr>
      <w:spacing w:after="0" w:line="240" w:lineRule="auto"/>
    </w:pPr>
    <w:tblPr>
      <w:tblStyleRowBandSize w:val="1"/>
      <w:tblStyleColBandSize w:val="1"/>
      <w:tblBorders>
        <w:top w:val="single" w:sz="4" w:space="0" w:color="E3E6EE" w:themeColor="accent3" w:themeTint="99"/>
        <w:left w:val="single" w:sz="4" w:space="0" w:color="E3E6EE" w:themeColor="accent3" w:themeTint="99"/>
        <w:bottom w:val="single" w:sz="4" w:space="0" w:color="E3E6EE" w:themeColor="accent3" w:themeTint="99"/>
        <w:right w:val="single" w:sz="4" w:space="0" w:color="E3E6EE" w:themeColor="accent3" w:themeTint="99"/>
        <w:insideH w:val="single" w:sz="4" w:space="0" w:color="E3E6EE" w:themeColor="accent3" w:themeTint="99"/>
        <w:insideV w:val="single" w:sz="4" w:space="0" w:color="E3E6EE" w:themeColor="accent3" w:themeTint="99"/>
      </w:tblBorders>
    </w:tblPr>
    <w:tblStylePr w:type="firstRow">
      <w:rPr>
        <w:b/>
        <w:bCs/>
        <w:color w:val="FFFFFF" w:themeColor="background1"/>
      </w:rPr>
      <w:tblPr/>
      <w:tcPr>
        <w:tcBorders>
          <w:top w:val="single" w:sz="4" w:space="0" w:color="D2D6E3" w:themeColor="accent3"/>
          <w:left w:val="single" w:sz="4" w:space="0" w:color="D2D6E3" w:themeColor="accent3"/>
          <w:bottom w:val="single" w:sz="4" w:space="0" w:color="D2D6E3" w:themeColor="accent3"/>
          <w:right w:val="single" w:sz="4" w:space="0" w:color="D2D6E3" w:themeColor="accent3"/>
          <w:insideH w:val="nil"/>
          <w:insideV w:val="nil"/>
        </w:tcBorders>
        <w:shd w:val="clear" w:color="auto" w:fill="D2D6E3" w:themeFill="accent3"/>
      </w:tcPr>
    </w:tblStylePr>
    <w:tblStylePr w:type="lastRow">
      <w:rPr>
        <w:b/>
        <w:bCs/>
      </w:rPr>
      <w:tblPr/>
      <w:tcPr>
        <w:tcBorders>
          <w:top w:val="double" w:sz="4" w:space="0" w:color="D2D6E3" w:themeColor="accent3"/>
        </w:tcBorders>
      </w:tcPr>
    </w:tblStylePr>
    <w:tblStylePr w:type="firstCol">
      <w:rPr>
        <w:b/>
        <w:bCs/>
      </w:rPr>
    </w:tblStylePr>
    <w:tblStylePr w:type="lastCol">
      <w:rPr>
        <w:b/>
        <w:bCs/>
      </w:rPr>
    </w:tblStylePr>
    <w:tblStylePr w:type="band1Vert">
      <w:tblPr/>
      <w:tcPr>
        <w:shd w:val="clear" w:color="auto" w:fill="F5F6F9" w:themeFill="accent3" w:themeFillTint="33"/>
      </w:tcPr>
    </w:tblStylePr>
    <w:tblStylePr w:type="band1Horz">
      <w:tblPr/>
      <w:tcPr>
        <w:shd w:val="clear" w:color="auto" w:fill="F5F6F9" w:themeFill="accent3" w:themeFillTint="33"/>
      </w:tcPr>
    </w:tblStylePr>
  </w:style>
  <w:style w:type="table" w:styleId="Rutenettabell4uthevingsfarge2">
    <w:name w:val="Grid Table 4 Accent 2"/>
    <w:basedOn w:val="Vanligtabell"/>
    <w:uiPriority w:val="49"/>
    <w:rsid w:val="00987E94"/>
    <w:pPr>
      <w:spacing w:after="0" w:line="240" w:lineRule="auto"/>
    </w:pPr>
    <w:tblPr>
      <w:tblStyleRowBandSize w:val="1"/>
      <w:tblStyleColBandSize w:val="1"/>
      <w:tblBorders>
        <w:top w:val="single" w:sz="4" w:space="0" w:color="666666" w:themeColor="accent2" w:themeTint="99"/>
        <w:left w:val="single" w:sz="4" w:space="0" w:color="666666" w:themeColor="accent2" w:themeTint="99"/>
        <w:bottom w:val="single" w:sz="4" w:space="0" w:color="666666" w:themeColor="accent2" w:themeTint="99"/>
        <w:right w:val="single" w:sz="4" w:space="0" w:color="666666" w:themeColor="accent2" w:themeTint="99"/>
        <w:insideH w:val="single" w:sz="4" w:space="0" w:color="666666" w:themeColor="accent2" w:themeTint="99"/>
        <w:insideV w:val="single" w:sz="4" w:space="0" w:color="666666" w:themeColor="accent2" w:themeTint="99"/>
      </w:tblBorders>
    </w:tblPr>
    <w:tblStylePr w:type="firstRow">
      <w:rPr>
        <w:b/>
        <w:bCs/>
        <w:color w:val="FFFFFF" w:themeColor="background1"/>
      </w:rPr>
      <w:tblPr/>
      <w:tcPr>
        <w:tcBorders>
          <w:top w:val="single" w:sz="4" w:space="0" w:color="000000" w:themeColor="accent2"/>
          <w:left w:val="single" w:sz="4" w:space="0" w:color="000000" w:themeColor="accent2"/>
          <w:bottom w:val="single" w:sz="4" w:space="0" w:color="000000" w:themeColor="accent2"/>
          <w:right w:val="single" w:sz="4" w:space="0" w:color="000000" w:themeColor="accent2"/>
          <w:insideH w:val="nil"/>
          <w:insideV w:val="nil"/>
        </w:tcBorders>
        <w:shd w:val="clear" w:color="auto" w:fill="000000" w:themeFill="accent2"/>
      </w:tcPr>
    </w:tblStylePr>
    <w:tblStylePr w:type="lastRow">
      <w:rPr>
        <w:b/>
        <w:bCs/>
      </w:rPr>
      <w:tblPr/>
      <w:tcPr>
        <w:tcBorders>
          <w:top w:val="double" w:sz="4" w:space="0" w:color="000000" w:themeColor="accent2"/>
        </w:tcBorders>
      </w:tcPr>
    </w:tblStylePr>
    <w:tblStylePr w:type="firstCol">
      <w:rPr>
        <w:b/>
        <w:bCs/>
      </w:rPr>
    </w:tblStylePr>
    <w:tblStylePr w:type="lastCol">
      <w:rPr>
        <w:b/>
        <w:bCs/>
      </w:rPr>
    </w:tblStylePr>
    <w:tblStylePr w:type="band1Vert">
      <w:tblPr/>
      <w:tcPr>
        <w:shd w:val="clear" w:color="auto" w:fill="CCCCCC" w:themeFill="accent2" w:themeFillTint="33"/>
      </w:tcPr>
    </w:tblStylePr>
    <w:tblStylePr w:type="band1Horz">
      <w:tblPr/>
      <w:tcPr>
        <w:shd w:val="clear" w:color="auto" w:fill="CCCCCC" w:themeFill="accent2" w:themeFillTint="33"/>
      </w:tcPr>
    </w:tblStylePr>
  </w:style>
  <w:style w:type="table" w:styleId="Rutenettabell4uthevingsfarge4">
    <w:name w:val="Grid Table 4 Accent 4"/>
    <w:basedOn w:val="Vanligtabell"/>
    <w:uiPriority w:val="49"/>
    <w:rsid w:val="00EC65FE"/>
    <w:pPr>
      <w:spacing w:after="0" w:line="240" w:lineRule="auto"/>
    </w:pPr>
    <w:rPr>
      <w:rFonts w:ascii="Open Sans" w:hAnsi="Open Sans"/>
    </w:rPr>
    <w:tblPr>
      <w:tblStyleRowBandSize w:val="1"/>
      <w:tblStyleColBandSize w:val="1"/>
      <w:tblBorders>
        <w:top w:val="single" w:sz="4" w:space="0" w:color="928F9B" w:themeColor="accent4" w:themeTint="99"/>
        <w:left w:val="single" w:sz="4" w:space="0" w:color="928F9B" w:themeColor="accent4" w:themeTint="99"/>
        <w:bottom w:val="single" w:sz="4" w:space="0" w:color="928F9B" w:themeColor="accent4" w:themeTint="99"/>
        <w:right w:val="single" w:sz="4" w:space="0" w:color="928F9B" w:themeColor="accent4" w:themeTint="99"/>
        <w:insideH w:val="single" w:sz="4" w:space="0" w:color="928F9B" w:themeColor="accent4" w:themeTint="99"/>
        <w:insideV w:val="single" w:sz="4" w:space="0" w:color="928F9B" w:themeColor="accent4" w:themeTint="99"/>
      </w:tblBorders>
    </w:tblPr>
    <w:tblStylePr w:type="firstRow">
      <w:rPr>
        <w:b/>
        <w:bCs/>
        <w:color w:val="FFFFFF" w:themeColor="background1"/>
      </w:rPr>
      <w:tblPr/>
      <w:tcPr>
        <w:tcBorders>
          <w:top w:val="single" w:sz="4" w:space="0" w:color="4D4B54" w:themeColor="accent4"/>
          <w:left w:val="single" w:sz="4" w:space="0" w:color="4D4B54" w:themeColor="accent4"/>
          <w:bottom w:val="single" w:sz="4" w:space="0" w:color="4D4B54" w:themeColor="accent4"/>
          <w:right w:val="single" w:sz="4" w:space="0" w:color="4D4B54" w:themeColor="accent4"/>
          <w:insideH w:val="nil"/>
          <w:insideV w:val="nil"/>
        </w:tcBorders>
        <w:shd w:val="clear" w:color="auto" w:fill="4D4B54" w:themeFill="accent4"/>
      </w:tcPr>
    </w:tblStylePr>
    <w:tblStylePr w:type="lastRow">
      <w:rPr>
        <w:b/>
        <w:bCs/>
      </w:rPr>
      <w:tblPr/>
      <w:tcPr>
        <w:tcBorders>
          <w:top w:val="double" w:sz="4" w:space="0" w:color="4D4B54" w:themeColor="accent4"/>
        </w:tcBorders>
      </w:tcPr>
    </w:tblStylePr>
    <w:tblStylePr w:type="firstCol">
      <w:rPr>
        <w:b/>
        <w:bCs/>
      </w:rPr>
    </w:tblStylePr>
    <w:tblStylePr w:type="lastCol">
      <w:rPr>
        <w:b/>
        <w:bCs/>
      </w:rPr>
    </w:tblStylePr>
    <w:tblStylePr w:type="band1Vert">
      <w:tblPr/>
      <w:tcPr>
        <w:shd w:val="clear" w:color="auto" w:fill="DAD9DD" w:themeFill="accent4" w:themeFillTint="33"/>
      </w:tcPr>
    </w:tblStylePr>
    <w:tblStylePr w:type="band1Horz">
      <w:tblPr/>
      <w:tcPr>
        <w:shd w:val="clear" w:color="auto" w:fill="DAD9DD" w:themeFill="accent4" w:themeFillTint="33"/>
      </w:tcPr>
    </w:tblStylePr>
  </w:style>
  <w:style w:type="table" w:styleId="Rutenettabell1lysuthevingsfarge1">
    <w:name w:val="Grid Table 1 Light Accent 1"/>
    <w:basedOn w:val="Vanligtabell"/>
    <w:uiPriority w:val="46"/>
    <w:rsid w:val="00367809"/>
    <w:pPr>
      <w:spacing w:after="0" w:line="240" w:lineRule="auto"/>
    </w:pPr>
    <w:tblPr>
      <w:tblStyleRowBandSize w:val="1"/>
      <w:tblStyleColBandSize w:val="1"/>
      <w:tblBorders>
        <w:top w:val="single" w:sz="4" w:space="0" w:color="EFB8B8" w:themeColor="accent1" w:themeTint="66"/>
        <w:left w:val="single" w:sz="4" w:space="0" w:color="EFB8B8" w:themeColor="accent1" w:themeTint="66"/>
        <w:bottom w:val="single" w:sz="4" w:space="0" w:color="EFB8B8" w:themeColor="accent1" w:themeTint="66"/>
        <w:right w:val="single" w:sz="4" w:space="0" w:color="EFB8B8" w:themeColor="accent1" w:themeTint="66"/>
        <w:insideH w:val="single" w:sz="4" w:space="0" w:color="EFB8B8" w:themeColor="accent1" w:themeTint="66"/>
        <w:insideV w:val="single" w:sz="4" w:space="0" w:color="EFB8B8" w:themeColor="accent1" w:themeTint="66"/>
      </w:tblBorders>
    </w:tblPr>
    <w:tblStylePr w:type="firstRow">
      <w:rPr>
        <w:b/>
        <w:bCs/>
      </w:rPr>
      <w:tblPr/>
      <w:tcPr>
        <w:tcBorders>
          <w:bottom w:val="single" w:sz="12" w:space="0" w:color="E79494" w:themeColor="accent1" w:themeTint="99"/>
        </w:tcBorders>
      </w:tcPr>
    </w:tblStylePr>
    <w:tblStylePr w:type="lastRow">
      <w:rPr>
        <w:b/>
        <w:bCs/>
      </w:rPr>
      <w:tblPr/>
      <w:tcPr>
        <w:tcBorders>
          <w:top w:val="double" w:sz="2" w:space="0" w:color="E79494" w:themeColor="accent1" w:themeTint="99"/>
        </w:tcBorders>
      </w:tcPr>
    </w:tblStylePr>
    <w:tblStylePr w:type="firstCol">
      <w:rPr>
        <w:b/>
        <w:bCs/>
      </w:rPr>
    </w:tblStylePr>
    <w:tblStylePr w:type="lastCol">
      <w:rPr>
        <w:b/>
        <w:bCs/>
      </w:rPr>
    </w:tblStylePr>
  </w:style>
  <w:style w:type="table" w:styleId="Rutenettabell1lysuthevingsfarge2">
    <w:name w:val="Grid Table 1 Light Accent 2"/>
    <w:basedOn w:val="Vanligtabell"/>
    <w:uiPriority w:val="46"/>
    <w:rsid w:val="00367809"/>
    <w:pPr>
      <w:spacing w:after="0" w:line="240" w:lineRule="auto"/>
    </w:pPr>
    <w:tblPr>
      <w:tblStyleRowBandSize w:val="1"/>
      <w:tblStyleColBandSize w:val="1"/>
      <w:tblBorders>
        <w:top w:val="single" w:sz="4" w:space="0" w:color="999999" w:themeColor="accent2" w:themeTint="66"/>
        <w:left w:val="single" w:sz="4" w:space="0" w:color="999999" w:themeColor="accent2" w:themeTint="66"/>
        <w:bottom w:val="single" w:sz="4" w:space="0" w:color="999999" w:themeColor="accent2" w:themeTint="66"/>
        <w:right w:val="single" w:sz="4" w:space="0" w:color="999999" w:themeColor="accent2" w:themeTint="66"/>
        <w:insideH w:val="single" w:sz="4" w:space="0" w:color="999999" w:themeColor="accent2" w:themeTint="66"/>
        <w:insideV w:val="single" w:sz="4" w:space="0" w:color="999999" w:themeColor="accent2" w:themeTint="66"/>
      </w:tblBorders>
    </w:tblPr>
    <w:tblStylePr w:type="firstRow">
      <w:rPr>
        <w:b/>
        <w:bCs/>
      </w:rPr>
      <w:tblPr/>
      <w:tcPr>
        <w:tcBorders>
          <w:bottom w:val="single" w:sz="12" w:space="0" w:color="666666" w:themeColor="accent2" w:themeTint="99"/>
        </w:tcBorders>
      </w:tcPr>
    </w:tblStylePr>
    <w:tblStylePr w:type="lastRow">
      <w:rPr>
        <w:b/>
        <w:bCs/>
      </w:rPr>
      <w:tblPr/>
      <w:tcPr>
        <w:tcBorders>
          <w:top w:val="double" w:sz="2" w:space="0" w:color="666666" w:themeColor="accent2" w:themeTint="99"/>
        </w:tcBorders>
      </w:tcPr>
    </w:tblStylePr>
    <w:tblStylePr w:type="firstCol">
      <w:rPr>
        <w:b/>
        <w:bCs/>
      </w:rPr>
    </w:tblStylePr>
    <w:tblStylePr w:type="lastCol">
      <w:rPr>
        <w:b/>
        <w:bCs/>
      </w:rPr>
    </w:tblStylePr>
  </w:style>
  <w:style w:type="table" w:customStyle="1" w:styleId="Stil2">
    <w:name w:val="Stil2"/>
    <w:basedOn w:val="Tabellrutenett7"/>
    <w:uiPriority w:val="99"/>
    <w:rsid w:val="00C605AF"/>
    <w:pPr>
      <w:spacing w:after="0" w:line="240" w:lineRule="auto"/>
    </w:pPr>
    <w:rPr>
      <w:rFonts w:ascii="Open Sans" w:hAnsi="Open Sans"/>
      <w:lang w:eastAsia="nb-NO"/>
    </w:rPr>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Rutenettabell4uthevingsfarge5">
    <w:name w:val="Grid Table 4 Accent 5"/>
    <w:basedOn w:val="Vanligtabell"/>
    <w:uiPriority w:val="49"/>
    <w:rsid w:val="00C605AF"/>
    <w:pPr>
      <w:spacing w:after="0" w:line="240" w:lineRule="auto"/>
    </w:pPr>
    <w:tblPr>
      <w:tblStyleRowBandSize w:val="1"/>
      <w:tblStyleColBandSize w:val="1"/>
      <w:tblBorders>
        <w:top w:val="single" w:sz="4" w:space="0" w:color="F7D585" w:themeColor="accent5" w:themeTint="99"/>
        <w:left w:val="single" w:sz="4" w:space="0" w:color="F7D585" w:themeColor="accent5" w:themeTint="99"/>
        <w:bottom w:val="single" w:sz="4" w:space="0" w:color="F7D585" w:themeColor="accent5" w:themeTint="99"/>
        <w:right w:val="single" w:sz="4" w:space="0" w:color="F7D585" w:themeColor="accent5" w:themeTint="99"/>
        <w:insideH w:val="single" w:sz="4" w:space="0" w:color="F7D585" w:themeColor="accent5" w:themeTint="99"/>
        <w:insideV w:val="single" w:sz="4" w:space="0" w:color="F7D585" w:themeColor="accent5" w:themeTint="99"/>
      </w:tblBorders>
    </w:tblPr>
    <w:tblStylePr w:type="firstRow">
      <w:rPr>
        <w:b/>
        <w:bCs/>
        <w:color w:val="FFFFFF" w:themeColor="background1"/>
      </w:rPr>
      <w:tblPr/>
      <w:tcPr>
        <w:tcBorders>
          <w:top w:val="single" w:sz="4" w:space="0" w:color="F3BB35" w:themeColor="accent5"/>
          <w:left w:val="single" w:sz="4" w:space="0" w:color="F3BB35" w:themeColor="accent5"/>
          <w:bottom w:val="single" w:sz="4" w:space="0" w:color="F3BB35" w:themeColor="accent5"/>
          <w:right w:val="single" w:sz="4" w:space="0" w:color="F3BB35" w:themeColor="accent5"/>
          <w:insideH w:val="nil"/>
          <w:insideV w:val="nil"/>
        </w:tcBorders>
        <w:shd w:val="clear" w:color="auto" w:fill="F3BB35" w:themeFill="accent5"/>
      </w:tcPr>
    </w:tblStylePr>
    <w:tblStylePr w:type="lastRow">
      <w:rPr>
        <w:b/>
        <w:bCs/>
      </w:rPr>
      <w:tblPr/>
      <w:tcPr>
        <w:tcBorders>
          <w:top w:val="double" w:sz="4" w:space="0" w:color="F3BB35" w:themeColor="accent5"/>
        </w:tcBorders>
      </w:tcPr>
    </w:tblStylePr>
    <w:tblStylePr w:type="firstCol">
      <w:rPr>
        <w:b/>
        <w:bCs/>
      </w:rPr>
    </w:tblStylePr>
    <w:tblStylePr w:type="lastCol">
      <w:rPr>
        <w:b/>
        <w:bCs/>
      </w:rPr>
    </w:tblStylePr>
    <w:tblStylePr w:type="band1Vert">
      <w:tblPr/>
      <w:tcPr>
        <w:shd w:val="clear" w:color="auto" w:fill="FCF1D6" w:themeFill="accent5" w:themeFillTint="33"/>
      </w:tcPr>
    </w:tblStylePr>
    <w:tblStylePr w:type="band1Horz">
      <w:tblPr/>
      <w:tcPr>
        <w:shd w:val="clear" w:color="auto" w:fill="FCF1D6" w:themeFill="accent5" w:themeFillTint="33"/>
      </w:tcPr>
    </w:tblStylePr>
  </w:style>
  <w:style w:type="table" w:styleId="Tabellrutenett7">
    <w:name w:val="Table Grid 7"/>
    <w:basedOn w:val="Vanligtabell"/>
    <w:uiPriority w:val="99"/>
    <w:semiHidden/>
    <w:unhideWhenUsed/>
    <w:rsid w:val="00C605AF"/>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Rutenettabell3uthevingsfarge6">
    <w:name w:val="Grid Table 3 Accent 6"/>
    <w:basedOn w:val="Vanligtabell"/>
    <w:uiPriority w:val="48"/>
    <w:rsid w:val="00C605AF"/>
    <w:pPr>
      <w:spacing w:after="0" w:line="240" w:lineRule="auto"/>
    </w:pPr>
    <w:tblPr>
      <w:tblStyleRowBandSize w:val="1"/>
      <w:tblStyleColBandSize w:val="1"/>
      <w:tblBorders>
        <w:top w:val="single" w:sz="4" w:space="0" w:color="8299AC" w:themeColor="accent6" w:themeTint="99"/>
        <w:left w:val="single" w:sz="4" w:space="0" w:color="8299AC" w:themeColor="accent6" w:themeTint="99"/>
        <w:bottom w:val="single" w:sz="4" w:space="0" w:color="8299AC" w:themeColor="accent6" w:themeTint="99"/>
        <w:right w:val="single" w:sz="4" w:space="0" w:color="8299AC" w:themeColor="accent6" w:themeTint="99"/>
        <w:insideH w:val="single" w:sz="4" w:space="0" w:color="8299AC" w:themeColor="accent6" w:themeTint="99"/>
        <w:insideV w:val="single" w:sz="4" w:space="0" w:color="8299A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5DDE3" w:themeFill="accent6" w:themeFillTint="33"/>
      </w:tcPr>
    </w:tblStylePr>
    <w:tblStylePr w:type="band1Horz">
      <w:tblPr/>
      <w:tcPr>
        <w:shd w:val="clear" w:color="auto" w:fill="D5DDE3" w:themeFill="accent6" w:themeFillTint="33"/>
      </w:tcPr>
    </w:tblStylePr>
    <w:tblStylePr w:type="neCell">
      <w:tblPr/>
      <w:tcPr>
        <w:tcBorders>
          <w:bottom w:val="single" w:sz="4" w:space="0" w:color="8299AC" w:themeColor="accent6" w:themeTint="99"/>
        </w:tcBorders>
      </w:tcPr>
    </w:tblStylePr>
    <w:tblStylePr w:type="nwCell">
      <w:tblPr/>
      <w:tcPr>
        <w:tcBorders>
          <w:bottom w:val="single" w:sz="4" w:space="0" w:color="8299AC" w:themeColor="accent6" w:themeTint="99"/>
        </w:tcBorders>
      </w:tcPr>
    </w:tblStylePr>
    <w:tblStylePr w:type="seCell">
      <w:tblPr/>
      <w:tcPr>
        <w:tcBorders>
          <w:top w:val="single" w:sz="4" w:space="0" w:color="8299AC" w:themeColor="accent6" w:themeTint="99"/>
        </w:tcBorders>
      </w:tcPr>
    </w:tblStylePr>
    <w:tblStylePr w:type="swCell">
      <w:tblPr/>
      <w:tcPr>
        <w:tcBorders>
          <w:top w:val="single" w:sz="4" w:space="0" w:color="8299AC" w:themeColor="accent6" w:themeTint="99"/>
        </w:tcBorders>
      </w:tcPr>
    </w:tblStylePr>
  </w:style>
  <w:style w:type="character" w:styleId="Fulgthyperkobling">
    <w:name w:val="FollowedHyperlink"/>
    <w:basedOn w:val="Standardskriftforavsnitt"/>
    <w:uiPriority w:val="99"/>
    <w:semiHidden/>
    <w:unhideWhenUsed/>
    <w:rsid w:val="00EE58C7"/>
    <w:rPr>
      <w:color w:val="4D4B54" w:themeColor="followedHyperlink"/>
      <w:u w:val="single"/>
    </w:rPr>
  </w:style>
  <w:style w:type="paragraph" w:customStyle="1" w:styleId="Stil3">
    <w:name w:val="Stil3"/>
    <w:basedOn w:val="INNH1"/>
    <w:link w:val="Stil3Tegn"/>
    <w:rsid w:val="00656732"/>
    <w:pPr>
      <w:tabs>
        <w:tab w:val="right" w:leader="dot" w:pos="9060"/>
      </w:tabs>
      <w:spacing w:line="240" w:lineRule="auto"/>
    </w:pPr>
    <w:rPr>
      <w:noProof/>
      <w:lang w:val="da-DK"/>
    </w:rPr>
  </w:style>
  <w:style w:type="paragraph" w:customStyle="1" w:styleId="Sitater">
    <w:name w:val="Sitater"/>
    <w:basedOn w:val="Normal"/>
    <w:link w:val="SitaterTegn"/>
    <w:qFormat/>
    <w:rsid w:val="00212F30"/>
    <w:pPr>
      <w:spacing w:after="0" w:line="276" w:lineRule="auto"/>
      <w:ind w:left="709" w:right="709"/>
      <w:jc w:val="left"/>
    </w:pPr>
    <w:rPr>
      <w:rFonts w:cs="Open Sans Light"/>
      <w:bCs/>
      <w:noProof/>
      <w:color w:val="4D4B54" w:themeColor="accent4"/>
      <w:sz w:val="17"/>
      <w:szCs w:val="14"/>
    </w:rPr>
  </w:style>
  <w:style w:type="character" w:customStyle="1" w:styleId="INNH1Tegn">
    <w:name w:val="INNH 1 Tegn"/>
    <w:basedOn w:val="Standardskriftforavsnitt"/>
    <w:link w:val="INNH1"/>
    <w:uiPriority w:val="39"/>
    <w:rsid w:val="00656732"/>
    <w:rPr>
      <w:rFonts w:ascii="Open Sans" w:hAnsi="Open Sans"/>
    </w:rPr>
  </w:style>
  <w:style w:type="character" w:customStyle="1" w:styleId="Stil3Tegn">
    <w:name w:val="Stil3 Tegn"/>
    <w:basedOn w:val="INNH1Tegn"/>
    <w:link w:val="Stil3"/>
    <w:rsid w:val="00656732"/>
    <w:rPr>
      <w:rFonts w:ascii="Open Sans" w:hAnsi="Open Sans"/>
      <w:noProof/>
      <w:lang w:val="da-DK"/>
    </w:rPr>
  </w:style>
  <w:style w:type="table" w:styleId="Rutenettabell1lys">
    <w:name w:val="Grid Table 1 Light"/>
    <w:basedOn w:val="Vanligtabell"/>
    <w:uiPriority w:val="46"/>
    <w:rsid w:val="00902A1E"/>
    <w:pPr>
      <w:spacing w:after="0" w:line="240" w:lineRule="auto"/>
    </w:pPr>
    <w:rPr>
      <w:rFonts w:eastAsiaTheme="minorHAns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SitaterTegn">
    <w:name w:val="Sitater Tegn"/>
    <w:basedOn w:val="Standardskriftforavsnitt"/>
    <w:link w:val="Sitater"/>
    <w:rsid w:val="00212F30"/>
    <w:rPr>
      <w:rFonts w:ascii="Open Sans" w:hAnsi="Open Sans" w:cs="Open Sans Light"/>
      <w:bCs/>
      <w:noProof/>
      <w:color w:val="4D4B54" w:themeColor="accent4"/>
      <w:sz w:val="17"/>
      <w:szCs w:val="14"/>
    </w:rPr>
  </w:style>
  <w:style w:type="table" w:styleId="Listetabell3uthevingsfarge4">
    <w:name w:val="List Table 3 Accent 4"/>
    <w:basedOn w:val="Vanligtabell"/>
    <w:uiPriority w:val="48"/>
    <w:rsid w:val="00902A1E"/>
    <w:pPr>
      <w:spacing w:after="0" w:line="240" w:lineRule="auto"/>
    </w:pPr>
    <w:tblPr>
      <w:tblStyleRowBandSize w:val="1"/>
      <w:tblStyleColBandSize w:val="1"/>
      <w:tblBorders>
        <w:top w:val="single" w:sz="4" w:space="0" w:color="4D4B54" w:themeColor="accent4"/>
        <w:left w:val="single" w:sz="4" w:space="0" w:color="4D4B54" w:themeColor="accent4"/>
        <w:bottom w:val="single" w:sz="4" w:space="0" w:color="4D4B54" w:themeColor="accent4"/>
        <w:right w:val="single" w:sz="4" w:space="0" w:color="4D4B54" w:themeColor="accent4"/>
      </w:tblBorders>
    </w:tblPr>
    <w:tblStylePr w:type="firstRow">
      <w:rPr>
        <w:b/>
        <w:bCs/>
        <w:color w:val="FFFFFF" w:themeColor="background1"/>
      </w:rPr>
      <w:tblPr/>
      <w:tcPr>
        <w:shd w:val="clear" w:color="auto" w:fill="4D4B54" w:themeFill="accent4"/>
      </w:tcPr>
    </w:tblStylePr>
    <w:tblStylePr w:type="lastRow">
      <w:rPr>
        <w:b/>
        <w:bCs/>
      </w:rPr>
      <w:tblPr/>
      <w:tcPr>
        <w:tcBorders>
          <w:top w:val="double" w:sz="4" w:space="0" w:color="4D4B5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D4B54" w:themeColor="accent4"/>
          <w:right w:val="single" w:sz="4" w:space="0" w:color="4D4B54" w:themeColor="accent4"/>
        </w:tcBorders>
      </w:tcPr>
    </w:tblStylePr>
    <w:tblStylePr w:type="band1Horz">
      <w:tblPr/>
      <w:tcPr>
        <w:tcBorders>
          <w:top w:val="single" w:sz="4" w:space="0" w:color="4D4B54" w:themeColor="accent4"/>
          <w:bottom w:val="single" w:sz="4" w:space="0" w:color="4D4B5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D4B54" w:themeColor="accent4"/>
          <w:left w:val="nil"/>
        </w:tcBorders>
      </w:tcPr>
    </w:tblStylePr>
    <w:tblStylePr w:type="swCell">
      <w:tblPr/>
      <w:tcPr>
        <w:tcBorders>
          <w:top w:val="double" w:sz="4" w:space="0" w:color="4D4B54" w:themeColor="accent4"/>
          <w:right w:val="nil"/>
        </w:tcBorders>
      </w:tcPr>
    </w:tblStylePr>
  </w:style>
  <w:style w:type="paragraph" w:customStyle="1" w:styleId="Uthevetskrift">
    <w:name w:val="Uthevet skrift"/>
    <w:basedOn w:val="Normal"/>
    <w:link w:val="UthevetskriftTegn"/>
    <w:qFormat/>
    <w:rsid w:val="00EF0402"/>
    <w:rPr>
      <w:b/>
      <w:i/>
      <w:color w:val="4D4B54" w:themeColor="accent4"/>
    </w:rPr>
  </w:style>
  <w:style w:type="character" w:customStyle="1" w:styleId="UthevetskriftTegn">
    <w:name w:val="Uthevet skrift Tegn"/>
    <w:basedOn w:val="Standardskriftforavsnitt"/>
    <w:link w:val="Uthevetskrift"/>
    <w:rsid w:val="00EF0402"/>
    <w:rPr>
      <w:rFonts w:ascii="Open Sans" w:hAnsi="Open Sans"/>
      <w:b/>
      <w:i/>
      <w:color w:val="4D4B54" w:themeColor="accent4"/>
    </w:rPr>
  </w:style>
  <w:style w:type="table" w:styleId="Rutenettabell1lysuthevingsfarge4">
    <w:name w:val="Grid Table 1 Light Accent 4"/>
    <w:basedOn w:val="Vanligtabell"/>
    <w:uiPriority w:val="46"/>
    <w:rsid w:val="005B4DA4"/>
    <w:pPr>
      <w:spacing w:after="0" w:line="240" w:lineRule="auto"/>
    </w:pPr>
    <w:tblPr>
      <w:tblStyleRowBandSize w:val="1"/>
      <w:tblStyleColBandSize w:val="1"/>
      <w:tblBorders>
        <w:top w:val="single" w:sz="4" w:space="0" w:color="B6B4BC" w:themeColor="accent4" w:themeTint="66"/>
        <w:left w:val="single" w:sz="4" w:space="0" w:color="B6B4BC" w:themeColor="accent4" w:themeTint="66"/>
        <w:bottom w:val="single" w:sz="4" w:space="0" w:color="B6B4BC" w:themeColor="accent4" w:themeTint="66"/>
        <w:right w:val="single" w:sz="4" w:space="0" w:color="B6B4BC" w:themeColor="accent4" w:themeTint="66"/>
        <w:insideH w:val="single" w:sz="4" w:space="0" w:color="B6B4BC" w:themeColor="accent4" w:themeTint="66"/>
        <w:insideV w:val="single" w:sz="4" w:space="0" w:color="B6B4BC" w:themeColor="accent4" w:themeTint="66"/>
      </w:tblBorders>
    </w:tblPr>
    <w:tblStylePr w:type="firstRow">
      <w:rPr>
        <w:b/>
        <w:bCs/>
      </w:rPr>
      <w:tblPr/>
      <w:tcPr>
        <w:tcBorders>
          <w:bottom w:val="single" w:sz="12" w:space="0" w:color="928F9B" w:themeColor="accent4" w:themeTint="99"/>
        </w:tcBorders>
      </w:tcPr>
    </w:tblStylePr>
    <w:tblStylePr w:type="lastRow">
      <w:rPr>
        <w:b/>
        <w:bCs/>
      </w:rPr>
      <w:tblPr/>
      <w:tcPr>
        <w:tcBorders>
          <w:top w:val="double" w:sz="2" w:space="0" w:color="928F9B" w:themeColor="accent4" w:themeTint="99"/>
        </w:tcBorders>
      </w:tcPr>
    </w:tblStylePr>
    <w:tblStylePr w:type="firstCol">
      <w:rPr>
        <w:b/>
        <w:bCs/>
      </w:rPr>
    </w:tblStylePr>
    <w:tblStylePr w:type="lastCol">
      <w:rPr>
        <w:b/>
        <w:bCs/>
      </w:rPr>
    </w:tblStylePr>
  </w:style>
  <w:style w:type="paragraph" w:customStyle="1" w:styleId="Innholdsfortegnelse-Storskrift">
    <w:name w:val="Innholdsfortegnelse - Stor skrift"/>
    <w:basedOn w:val="Overskrift1"/>
    <w:link w:val="Innholdsfortegnelse-StorskriftTegn"/>
    <w:rsid w:val="00CF7A81"/>
    <w:rPr>
      <w:rFonts w:ascii="Biryani" w:hAnsi="Biryani" w:cs="Biryani"/>
      <w:sz w:val="140"/>
      <w:szCs w:val="140"/>
    </w:rPr>
  </w:style>
  <w:style w:type="character" w:customStyle="1" w:styleId="Innholdsfortegnelse-StorskriftTegn">
    <w:name w:val="Innholdsfortegnelse - Stor skrift Tegn"/>
    <w:basedOn w:val="Overskrift1Tegn"/>
    <w:link w:val="Innholdsfortegnelse-Storskrift"/>
    <w:rsid w:val="00CF7A81"/>
    <w:rPr>
      <w:rFonts w:ascii="Biryani" w:eastAsiaTheme="majorEastAsia" w:hAnsi="Biryani" w:cs="Biryani"/>
      <w:color w:val="D74E4E"/>
      <w:sz w:val="140"/>
      <w:szCs w:val="140"/>
    </w:rPr>
  </w:style>
  <w:style w:type="paragraph" w:customStyle="1" w:styleId="Datotilbudsbrev">
    <w:name w:val="Dato tilbudsbrev"/>
    <w:basedOn w:val="Sitater"/>
    <w:link w:val="DatotilbudsbrevTegn"/>
    <w:rsid w:val="00A00019"/>
    <w:rPr>
      <w:rFonts w:cs="Open Sans"/>
      <w:b/>
      <w:bCs w:val="0"/>
      <w:sz w:val="18"/>
      <w:szCs w:val="10"/>
    </w:rPr>
  </w:style>
  <w:style w:type="paragraph" w:customStyle="1" w:styleId="Underoverskrift">
    <w:name w:val="Underoverskrift"/>
    <w:basedOn w:val="Uthevetskrift"/>
    <w:link w:val="UnderoverskriftTegn"/>
    <w:qFormat/>
    <w:rsid w:val="001F6BDF"/>
    <w:pPr>
      <w:spacing w:before="40"/>
    </w:pPr>
    <w:rPr>
      <w:color w:val="D74E4E" w:themeColor="accent1"/>
    </w:rPr>
  </w:style>
  <w:style w:type="character" w:customStyle="1" w:styleId="DatotilbudsbrevTegn">
    <w:name w:val="Dato tilbudsbrev Tegn"/>
    <w:basedOn w:val="SitaterTegn"/>
    <w:link w:val="Datotilbudsbrev"/>
    <w:rsid w:val="00A00019"/>
    <w:rPr>
      <w:rFonts w:ascii="Open Sans" w:hAnsi="Open Sans" w:cs="Open Sans"/>
      <w:b/>
      <w:bCs w:val="0"/>
      <w:noProof/>
      <w:color w:val="4D4B54" w:themeColor="accent4"/>
      <w:sz w:val="18"/>
      <w:szCs w:val="10"/>
    </w:rPr>
  </w:style>
  <w:style w:type="paragraph" w:customStyle="1" w:styleId="Tabelloverskrift">
    <w:name w:val="Tabell overskrift"/>
    <w:basedOn w:val="Normal"/>
    <w:link w:val="TabelloverskriftTegn"/>
    <w:rsid w:val="001F6BDF"/>
    <w:rPr>
      <w:rFonts w:ascii="Biryani Black" w:hAnsi="Biryani Black" w:cs="Biryani Black"/>
      <w:b/>
      <w:bCs/>
      <w:color w:val="4D4B54" w:themeColor="accent4"/>
      <w:sz w:val="32"/>
      <w:szCs w:val="32"/>
    </w:rPr>
  </w:style>
  <w:style w:type="character" w:customStyle="1" w:styleId="UnderoverskriftTegn">
    <w:name w:val="Underoverskrift Tegn"/>
    <w:basedOn w:val="UthevetskriftTegn"/>
    <w:link w:val="Underoverskrift"/>
    <w:rsid w:val="001F6BDF"/>
    <w:rPr>
      <w:rFonts w:ascii="Open Sans" w:hAnsi="Open Sans" w:cs="Open Sans"/>
      <w:b/>
      <w:i/>
      <w:color w:val="D74E4E" w:themeColor="accent1"/>
    </w:rPr>
  </w:style>
  <w:style w:type="paragraph" w:customStyle="1" w:styleId="Overskriftreferansebeskrivelse">
    <w:name w:val="Overskrift referansebeskrivelse"/>
    <w:basedOn w:val="Normal"/>
    <w:link w:val="OverskriftreferansebeskrivelseTegn"/>
    <w:rsid w:val="007E79AC"/>
    <w:pPr>
      <w:spacing w:after="0" w:line="240" w:lineRule="auto"/>
      <w:jc w:val="center"/>
    </w:pPr>
    <w:rPr>
      <w:rFonts w:ascii="Open Sans ExtraBold" w:hAnsi="Open Sans ExtraBold" w:cs="Open Sans ExtraBold"/>
      <w:color w:val="4D4B54" w:themeColor="accent4"/>
      <w:sz w:val="28"/>
      <w:szCs w:val="28"/>
    </w:rPr>
  </w:style>
  <w:style w:type="character" w:customStyle="1" w:styleId="TabelloverskriftTegn">
    <w:name w:val="Tabell overskrift Tegn"/>
    <w:basedOn w:val="Standardskriftforavsnitt"/>
    <w:link w:val="Tabelloverskrift"/>
    <w:rsid w:val="001F6BDF"/>
    <w:rPr>
      <w:rFonts w:ascii="Biryani Black" w:hAnsi="Biryani Black" w:cs="Biryani Black"/>
      <w:b/>
      <w:bCs/>
      <w:color w:val="4D4B54" w:themeColor="accent4"/>
      <w:sz w:val="32"/>
      <w:szCs w:val="32"/>
    </w:rPr>
  </w:style>
  <w:style w:type="paragraph" w:customStyle="1" w:styleId="Underoverskriftrd">
    <w:name w:val="Underoverskrift rød"/>
    <w:basedOn w:val="Underoverskrift"/>
    <w:link w:val="UnderoverskriftrdTegn"/>
    <w:rsid w:val="00684925"/>
  </w:style>
  <w:style w:type="character" w:customStyle="1" w:styleId="OverskriftreferansebeskrivelseTegn">
    <w:name w:val="Overskrift referansebeskrivelse Tegn"/>
    <w:basedOn w:val="Standardskriftforavsnitt"/>
    <w:link w:val="Overskriftreferansebeskrivelse"/>
    <w:rsid w:val="007E79AC"/>
    <w:rPr>
      <w:rFonts w:ascii="Open Sans ExtraBold" w:hAnsi="Open Sans ExtraBold" w:cs="Open Sans ExtraBold"/>
      <w:color w:val="4D4B54" w:themeColor="accent4"/>
      <w:sz w:val="28"/>
      <w:szCs w:val="28"/>
    </w:rPr>
  </w:style>
  <w:style w:type="character" w:customStyle="1" w:styleId="UnderoverskriftrdTegn">
    <w:name w:val="Underoverskrift rød Tegn"/>
    <w:basedOn w:val="UnderoverskriftTegn"/>
    <w:link w:val="Underoverskriftrd"/>
    <w:rsid w:val="00684925"/>
    <w:rPr>
      <w:rFonts w:ascii="Open Sans" w:hAnsi="Open Sans" w:cs="Open Sans"/>
      <w:b/>
      <w:i/>
      <w:color w:val="D74E4E" w:themeColor="accent1"/>
    </w:rPr>
  </w:style>
  <w:style w:type="table" w:styleId="Rutenettabelllys">
    <w:name w:val="Grid Table Light"/>
    <w:basedOn w:val="Vanligtabell"/>
    <w:uiPriority w:val="40"/>
    <w:rsid w:val="00C646A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Fotnotetekst">
    <w:name w:val="footnote text"/>
    <w:basedOn w:val="Normal"/>
    <w:link w:val="FotnotetekstTegn"/>
    <w:uiPriority w:val="99"/>
    <w:semiHidden/>
    <w:unhideWhenUsed/>
    <w:rsid w:val="00035ADF"/>
    <w:pPr>
      <w:spacing w:after="0" w:line="240" w:lineRule="auto"/>
      <w:jc w:val="left"/>
    </w:pPr>
    <w:rPr>
      <w:rFonts w:eastAsiaTheme="minorHAnsi" w:cstheme="minorBidi"/>
      <w:sz w:val="17"/>
    </w:rPr>
  </w:style>
  <w:style w:type="character" w:customStyle="1" w:styleId="FotnotetekstTegn">
    <w:name w:val="Fotnotetekst Tegn"/>
    <w:basedOn w:val="Standardskriftforavsnitt"/>
    <w:link w:val="Fotnotetekst"/>
    <w:uiPriority w:val="99"/>
    <w:semiHidden/>
    <w:rsid w:val="00035ADF"/>
    <w:rPr>
      <w:rFonts w:ascii="Open Sans" w:eastAsiaTheme="minorHAnsi" w:hAnsi="Open Sans"/>
      <w:sz w:val="17"/>
    </w:rPr>
  </w:style>
  <w:style w:type="character" w:styleId="Fotnotereferanse">
    <w:name w:val="footnote reference"/>
    <w:basedOn w:val="Standardskriftforavsnitt"/>
    <w:uiPriority w:val="99"/>
    <w:semiHidden/>
    <w:unhideWhenUsed/>
    <w:rsid w:val="00B607F4"/>
    <w:rPr>
      <w:vertAlign w:val="superscript"/>
    </w:rPr>
  </w:style>
  <w:style w:type="table" w:customStyle="1" w:styleId="Tabellrutenett1">
    <w:name w:val="Tabellrutenett1"/>
    <w:basedOn w:val="Vanligtabell"/>
    <w:next w:val="Tabellrutenett"/>
    <w:uiPriority w:val="59"/>
    <w:rsid w:val="00E62E4E"/>
    <w:pPr>
      <w:widowControl w:val="0"/>
      <w:overflowPunct w:val="0"/>
      <w:autoSpaceDE w:val="0"/>
      <w:autoSpaceDN w:val="0"/>
      <w:adjustRightInd w:val="0"/>
      <w:spacing w:after="0" w:line="240" w:lineRule="auto"/>
    </w:pPr>
    <w:rPr>
      <w:rFonts w:ascii="Times New Roman" w:eastAsia="Times New Roman" w:hAnsi="Times New Roman" w:cs="Times New Roman"/>
      <w:lang w:eastAsia="nb-N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Level1">
    <w:name w:val="Note Level 1"/>
    <w:basedOn w:val="Normal"/>
    <w:rsid w:val="00AF6D41"/>
    <w:pPr>
      <w:keepNext/>
      <w:numPr>
        <w:numId w:val="12"/>
      </w:numPr>
      <w:spacing w:after="0" w:line="240" w:lineRule="auto"/>
      <w:outlineLvl w:val="0"/>
    </w:pPr>
    <w:rPr>
      <w:rFonts w:eastAsia="MS Gothic" w:cs="Times New Roman"/>
      <w:szCs w:val="24"/>
    </w:rPr>
  </w:style>
  <w:style w:type="paragraph" w:customStyle="1" w:styleId="NoteLevel2">
    <w:name w:val="Note Level 2"/>
    <w:basedOn w:val="Normal"/>
    <w:rsid w:val="00AF6D41"/>
    <w:pPr>
      <w:keepNext/>
      <w:numPr>
        <w:ilvl w:val="1"/>
        <w:numId w:val="12"/>
      </w:numPr>
      <w:spacing w:after="0" w:line="240" w:lineRule="auto"/>
      <w:outlineLvl w:val="1"/>
    </w:pPr>
    <w:rPr>
      <w:rFonts w:eastAsia="MS Gothic" w:cs="Times New Roman"/>
      <w:szCs w:val="24"/>
    </w:rPr>
  </w:style>
  <w:style w:type="paragraph" w:customStyle="1" w:styleId="NoteLevel3">
    <w:name w:val="Note Level 3"/>
    <w:basedOn w:val="Normal"/>
    <w:rsid w:val="00AF6D41"/>
    <w:pPr>
      <w:keepNext/>
      <w:numPr>
        <w:ilvl w:val="2"/>
        <w:numId w:val="12"/>
      </w:numPr>
      <w:spacing w:after="0" w:line="240" w:lineRule="auto"/>
      <w:outlineLvl w:val="2"/>
    </w:pPr>
    <w:rPr>
      <w:rFonts w:eastAsia="MS Gothic" w:cs="Times New Roman"/>
      <w:szCs w:val="24"/>
    </w:rPr>
  </w:style>
  <w:style w:type="paragraph" w:customStyle="1" w:styleId="NoteLevel4">
    <w:name w:val="Note Level 4"/>
    <w:basedOn w:val="Normal"/>
    <w:rsid w:val="00AF6D41"/>
    <w:pPr>
      <w:keepNext/>
      <w:numPr>
        <w:ilvl w:val="3"/>
        <w:numId w:val="12"/>
      </w:numPr>
      <w:spacing w:after="0" w:line="240" w:lineRule="auto"/>
      <w:outlineLvl w:val="3"/>
    </w:pPr>
    <w:rPr>
      <w:rFonts w:eastAsia="MS Gothic" w:cs="Times New Roman"/>
      <w:szCs w:val="24"/>
    </w:rPr>
  </w:style>
  <w:style w:type="paragraph" w:customStyle="1" w:styleId="NoteLevel5">
    <w:name w:val="Note Level 5"/>
    <w:basedOn w:val="Normal"/>
    <w:rsid w:val="00AF6D41"/>
    <w:pPr>
      <w:keepNext/>
      <w:numPr>
        <w:ilvl w:val="4"/>
        <w:numId w:val="12"/>
      </w:numPr>
      <w:spacing w:after="0" w:line="240" w:lineRule="auto"/>
      <w:outlineLvl w:val="4"/>
    </w:pPr>
    <w:rPr>
      <w:rFonts w:eastAsia="MS Gothic" w:cs="Times New Roman"/>
      <w:szCs w:val="24"/>
    </w:rPr>
  </w:style>
  <w:style w:type="paragraph" w:customStyle="1" w:styleId="NoteLevel6">
    <w:name w:val="Note Level 6"/>
    <w:basedOn w:val="Normal"/>
    <w:rsid w:val="00AF6D41"/>
    <w:pPr>
      <w:keepNext/>
      <w:numPr>
        <w:ilvl w:val="5"/>
        <w:numId w:val="12"/>
      </w:numPr>
      <w:spacing w:after="0" w:line="240" w:lineRule="auto"/>
      <w:outlineLvl w:val="5"/>
    </w:pPr>
    <w:rPr>
      <w:rFonts w:eastAsia="MS Gothic" w:cs="Times New Roman"/>
      <w:szCs w:val="24"/>
    </w:rPr>
  </w:style>
  <w:style w:type="paragraph" w:customStyle="1" w:styleId="NoteLevel7">
    <w:name w:val="Note Level 7"/>
    <w:basedOn w:val="Normal"/>
    <w:rsid w:val="00AF6D41"/>
    <w:pPr>
      <w:keepNext/>
      <w:numPr>
        <w:ilvl w:val="6"/>
        <w:numId w:val="12"/>
      </w:numPr>
      <w:spacing w:after="0" w:line="240" w:lineRule="auto"/>
      <w:outlineLvl w:val="6"/>
    </w:pPr>
    <w:rPr>
      <w:rFonts w:eastAsia="MS Gothic" w:cs="Times New Roman"/>
      <w:szCs w:val="24"/>
    </w:rPr>
  </w:style>
  <w:style w:type="paragraph" w:customStyle="1" w:styleId="NoteLevel8">
    <w:name w:val="Note Level 8"/>
    <w:basedOn w:val="Normal"/>
    <w:rsid w:val="00AF6D41"/>
    <w:pPr>
      <w:keepNext/>
      <w:numPr>
        <w:ilvl w:val="7"/>
        <w:numId w:val="12"/>
      </w:numPr>
      <w:spacing w:after="0" w:line="240" w:lineRule="auto"/>
      <w:outlineLvl w:val="7"/>
    </w:pPr>
    <w:rPr>
      <w:rFonts w:eastAsia="MS Gothic" w:cs="Times New Roman"/>
      <w:szCs w:val="24"/>
    </w:rPr>
  </w:style>
  <w:style w:type="paragraph" w:customStyle="1" w:styleId="NoteLevel9">
    <w:name w:val="Note Level 9"/>
    <w:basedOn w:val="Normal"/>
    <w:rsid w:val="00AF6D41"/>
    <w:pPr>
      <w:keepNext/>
      <w:numPr>
        <w:ilvl w:val="8"/>
        <w:numId w:val="12"/>
      </w:numPr>
      <w:spacing w:after="0" w:line="240" w:lineRule="auto"/>
      <w:outlineLvl w:val="8"/>
    </w:pPr>
    <w:rPr>
      <w:rFonts w:eastAsia="MS Gothic" w:cs="Times New Roman"/>
      <w:szCs w:val="24"/>
    </w:rPr>
  </w:style>
  <w:style w:type="paragraph" w:customStyle="1" w:styleId="Topp-ogbunntekst">
    <w:name w:val="Topp- og bunntekst"/>
    <w:qFormat/>
    <w:rsid w:val="00186E6B"/>
    <w:pPr>
      <w:spacing w:after="0" w:line="240" w:lineRule="auto"/>
    </w:pPr>
    <w:rPr>
      <w:rFonts w:ascii="Open Sans" w:eastAsia="MS Gothic" w:hAnsi="Open Sans" w:cs="Open Sans"/>
      <w:color w:val="4D4B54" w:themeColor="accent4"/>
      <w:sz w:val="16"/>
      <w:szCs w:val="16"/>
    </w:rPr>
  </w:style>
  <w:style w:type="paragraph" w:styleId="Brdtekst">
    <w:name w:val="Body Text"/>
    <w:basedOn w:val="Normal"/>
    <w:link w:val="BrdtekstTegn"/>
    <w:qFormat/>
    <w:rsid w:val="0025748F"/>
    <w:pPr>
      <w:spacing w:after="0" w:line="240" w:lineRule="auto"/>
    </w:pPr>
    <w:rPr>
      <w:rFonts w:eastAsia="MS Mincho"/>
      <w:noProof/>
      <w:color w:val="000000"/>
      <w:sz w:val="22"/>
      <w:szCs w:val="24"/>
      <w:lang w:eastAsia="ja-JP"/>
    </w:rPr>
  </w:style>
  <w:style w:type="character" w:customStyle="1" w:styleId="BrdtekstTegn">
    <w:name w:val="Brødtekst Tegn"/>
    <w:basedOn w:val="Standardskriftforavsnitt"/>
    <w:link w:val="Brdtekst"/>
    <w:rsid w:val="0025748F"/>
    <w:rPr>
      <w:rFonts w:ascii="Open Sans" w:eastAsia="MS Mincho" w:hAnsi="Open Sans" w:cs="Open Sans"/>
      <w:noProof/>
      <w:color w:val="000000"/>
      <w:sz w:val="22"/>
      <w:szCs w:val="24"/>
      <w:lang w:eastAsia="ja-JP"/>
    </w:rPr>
  </w:style>
  <w:style w:type="paragraph" w:customStyle="1" w:styleId="Tabeller">
    <w:name w:val="Tabeller"/>
    <w:basedOn w:val="Normal"/>
    <w:link w:val="TabellerTegn"/>
    <w:qFormat/>
    <w:rsid w:val="002B4B61"/>
    <w:pPr>
      <w:spacing w:line="240" w:lineRule="auto"/>
      <w:jc w:val="left"/>
    </w:pPr>
    <w:rPr>
      <w:rFonts w:eastAsiaTheme="minorHAnsi"/>
    </w:rPr>
  </w:style>
  <w:style w:type="character" w:customStyle="1" w:styleId="TabellerTegn">
    <w:name w:val="Tabeller Tegn"/>
    <w:basedOn w:val="Standardskriftforavsnitt"/>
    <w:link w:val="Tabeller"/>
    <w:rsid w:val="002B4B61"/>
    <w:rPr>
      <w:rFonts w:ascii="Open Sans" w:eastAsiaTheme="minorHAnsi" w:hAnsi="Open Sans" w:cs="Open Sans"/>
    </w:rPr>
  </w:style>
  <w:style w:type="paragraph" w:styleId="Revisjon">
    <w:name w:val="Revision"/>
    <w:hidden/>
    <w:uiPriority w:val="99"/>
    <w:semiHidden/>
    <w:rsid w:val="007E4CDF"/>
    <w:pPr>
      <w:spacing w:after="0" w:line="240" w:lineRule="auto"/>
    </w:pPr>
    <w:rPr>
      <w:rFonts w:ascii="Open Sans" w:hAnsi="Open Sans" w:cs="Open San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261799">
      <w:bodyDiv w:val="1"/>
      <w:marLeft w:val="0"/>
      <w:marRight w:val="0"/>
      <w:marTop w:val="0"/>
      <w:marBottom w:val="0"/>
      <w:divBdr>
        <w:top w:val="none" w:sz="0" w:space="0" w:color="auto"/>
        <w:left w:val="none" w:sz="0" w:space="0" w:color="auto"/>
        <w:bottom w:val="none" w:sz="0" w:space="0" w:color="auto"/>
        <w:right w:val="none" w:sz="0" w:space="0" w:color="auto"/>
      </w:divBdr>
      <w:divsChild>
        <w:div w:id="807941188">
          <w:marLeft w:val="0"/>
          <w:marRight w:val="0"/>
          <w:marTop w:val="0"/>
          <w:marBottom w:val="0"/>
          <w:divBdr>
            <w:top w:val="none" w:sz="0" w:space="0" w:color="auto"/>
            <w:left w:val="none" w:sz="0" w:space="0" w:color="auto"/>
            <w:bottom w:val="none" w:sz="0" w:space="0" w:color="auto"/>
            <w:right w:val="none" w:sz="0" w:space="0" w:color="auto"/>
          </w:divBdr>
        </w:div>
        <w:div w:id="437331994">
          <w:marLeft w:val="0"/>
          <w:marRight w:val="0"/>
          <w:marTop w:val="0"/>
          <w:marBottom w:val="0"/>
          <w:divBdr>
            <w:top w:val="none" w:sz="0" w:space="0" w:color="auto"/>
            <w:left w:val="none" w:sz="0" w:space="0" w:color="auto"/>
            <w:bottom w:val="none" w:sz="0" w:space="0" w:color="auto"/>
            <w:right w:val="none" w:sz="0" w:space="0" w:color="auto"/>
          </w:divBdr>
        </w:div>
      </w:divsChild>
    </w:div>
    <w:div w:id="352072552">
      <w:bodyDiv w:val="1"/>
      <w:marLeft w:val="0"/>
      <w:marRight w:val="0"/>
      <w:marTop w:val="0"/>
      <w:marBottom w:val="0"/>
      <w:divBdr>
        <w:top w:val="none" w:sz="0" w:space="0" w:color="auto"/>
        <w:left w:val="none" w:sz="0" w:space="0" w:color="auto"/>
        <w:bottom w:val="none" w:sz="0" w:space="0" w:color="auto"/>
        <w:right w:val="none" w:sz="0" w:space="0" w:color="auto"/>
      </w:divBdr>
      <w:divsChild>
        <w:div w:id="1278365070">
          <w:marLeft w:val="0"/>
          <w:marRight w:val="0"/>
          <w:marTop w:val="0"/>
          <w:marBottom w:val="0"/>
          <w:divBdr>
            <w:top w:val="none" w:sz="0" w:space="0" w:color="auto"/>
            <w:left w:val="none" w:sz="0" w:space="0" w:color="auto"/>
            <w:bottom w:val="none" w:sz="0" w:space="0" w:color="auto"/>
            <w:right w:val="none" w:sz="0" w:space="0" w:color="auto"/>
          </w:divBdr>
        </w:div>
        <w:div w:id="192278578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footer" Target="footer4.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elene.winther.dahl\Documents\Egendefinerte%20Office-maler\Mal%20-%20Inventura.dotx" TargetMode="External"/></Relationships>
</file>

<file path=word/theme/theme1.xml><?xml version="1.0" encoding="utf-8"?>
<a:theme xmlns:a="http://schemas.openxmlformats.org/drawingml/2006/main" name="Office-tema">
  <a:themeElements>
    <a:clrScheme name="Inventurafarger">
      <a:dk1>
        <a:sysClr val="windowText" lastClr="000000"/>
      </a:dk1>
      <a:lt1>
        <a:sysClr val="window" lastClr="FFFFFF"/>
      </a:lt1>
      <a:dk2>
        <a:srgbClr val="D74E4E"/>
      </a:dk2>
      <a:lt2>
        <a:srgbClr val="FFFFFF"/>
      </a:lt2>
      <a:accent1>
        <a:srgbClr val="D74E4E"/>
      </a:accent1>
      <a:accent2>
        <a:srgbClr val="000000"/>
      </a:accent2>
      <a:accent3>
        <a:srgbClr val="D2D6E3"/>
      </a:accent3>
      <a:accent4>
        <a:srgbClr val="4D4B54"/>
      </a:accent4>
      <a:accent5>
        <a:srgbClr val="F3BB35"/>
      </a:accent5>
      <a:accent6>
        <a:srgbClr val="425463"/>
      </a:accent6>
      <a:hlink>
        <a:srgbClr val="D74E4E"/>
      </a:hlink>
      <a:folHlink>
        <a:srgbClr val="4D4B54"/>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2ECC48EE7A416B4EB0FF007DAF1DBC90" ma:contentTypeVersion="3" ma:contentTypeDescription="Create a new document." ma:contentTypeScope="" ma:versionID="8b88b9bedebdfb223d3756dc61691b31">
  <xsd:schema xmlns:xsd="http://www.w3.org/2001/XMLSchema" xmlns:xs="http://www.w3.org/2001/XMLSchema" xmlns:p="http://schemas.microsoft.com/office/2006/metadata/properties" xmlns:ns2="e0eaca71-1e84-45f1-93da-5e549fcb6fd5" targetNamespace="http://schemas.microsoft.com/office/2006/metadata/properties" ma:root="true" ma:fieldsID="536a9f47d8b857aae7e25d1b46c1507f" ns2:_="">
    <xsd:import namespace="e0eaca71-1e84-45f1-93da-5e549fcb6fd5"/>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0eaca71-1e84-45f1-93da-5e549fcb6fd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F8C0758-5BDC-4F86-9755-53C05C836002}">
  <ds:schemaRefs>
    <ds:schemaRef ds:uri="http://schemas.microsoft.com/sharepoint/v3/contenttype/forms"/>
  </ds:schemaRefs>
</ds:datastoreItem>
</file>

<file path=customXml/itemProps2.xml><?xml version="1.0" encoding="utf-8"?>
<ds:datastoreItem xmlns:ds="http://schemas.openxmlformats.org/officeDocument/2006/customXml" ds:itemID="{C83A7AEF-A2EF-492A-B9DE-726A7A5301F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31191EE7-6CDE-4038-9EB1-23A5EEDC3155}">
  <ds:schemaRefs>
    <ds:schemaRef ds:uri="http://schemas.openxmlformats.org/officeDocument/2006/bibliography"/>
  </ds:schemaRefs>
</ds:datastoreItem>
</file>

<file path=customXml/itemProps4.xml><?xml version="1.0" encoding="utf-8"?>
<ds:datastoreItem xmlns:ds="http://schemas.openxmlformats.org/officeDocument/2006/customXml" ds:itemID="{6239B957-731A-49CD-9518-D0EC41A1BC2B}"/>
</file>

<file path=docProps/app.xml><?xml version="1.0" encoding="utf-8"?>
<Properties xmlns="http://schemas.openxmlformats.org/officeDocument/2006/extended-properties" xmlns:vt="http://schemas.openxmlformats.org/officeDocument/2006/docPropsVTypes">
  <Template>Mal - Inventura</Template>
  <TotalTime>9</TotalTime>
  <Pages>8</Pages>
  <Words>3814</Words>
  <Characters>20216</Characters>
  <Application>Microsoft Office Word</Application>
  <DocSecurity>0</DocSecurity>
  <Lines>168</Lines>
  <Paragraphs>47</Paragraphs>
  <ScaleCrop>false</ScaleCrop>
  <HeadingPairs>
    <vt:vector size="2" baseType="variant">
      <vt:variant>
        <vt:lpstr>Tittel</vt:lpstr>
      </vt:variant>
      <vt:variant>
        <vt:i4>1</vt:i4>
      </vt:variant>
    </vt:vector>
  </HeadingPairs>
  <TitlesOfParts>
    <vt:vector size="1" baseType="lpstr">
      <vt:lpstr>Mal - Databehandleavtale</vt:lpstr>
    </vt:vector>
  </TitlesOfParts>
  <Company/>
  <LinksUpToDate>false</LinksUpToDate>
  <CharactersWithSpaces>23983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Mal - Databehandleavtale</dc:title>
  <dc:creator>Helene Winther Dahl</dc:creator>
  <cp:lastModifiedBy>Anette Tørresen</cp:lastModifiedBy>
  <cp:revision>16</cp:revision>
  <dcterms:created xsi:type="dcterms:W3CDTF">2025-11-06T08:45:00Z</dcterms:created>
  <dcterms:modified xsi:type="dcterms:W3CDTF">2026-06-22T16:01:00Z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0x0101002ECC48EE7A416B4EB0FF007DAF1DBC90</vt:lpwstr>
  </property>
</Properties>
</file>